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46"/>
        <w:pBdr/>
        <w:spacing/>
        <w:ind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tbl>
      <w:tblPr>
        <w:tblInd w:w="0" w:type="dxa"/>
        <w:tblW w:w="10564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4218"/>
        <w:gridCol w:w="6346"/>
      </w:tblGrid>
      <w:tr>
        <w:trPr>
          <w:trHeight w:val="567"/>
        </w:trPr>
        <w:tc>
          <w:tcPr>
            <w:tcBorders/>
            <w:tcW w:w="4218" w:type="dxa"/>
            <w:vAlign w:val="center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/>
              <w:ind w:right="0" w:firstLine="0" w:left="0"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Arial" w:hAnsi="Arial" w:eastAsia="Arial" w:cs="Arial"/>
                <w:color w:val="000000"/>
                <w:sz w:val="24"/>
              </w:rPr>
              <w:t xml:space="preserve">NOM ..................................................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  <w:highlight w:val="none"/>
              </w:rPr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/>
            <w:tcW w:w="634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sz w:val="24"/>
                <w:szCs w:val="24"/>
              </w:rPr>
              <w:t xml:space="preserve">Première bac pro</w:t>
            </w:r>
            <w:r>
              <w:rPr>
                <w:rFonts w:ascii="Arial" w:hAnsi="Arial" w:eastAsia="Arial" w:cs="Arial"/>
                <w:b/>
                <w:bCs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</w:r>
          </w:p>
        </w:tc>
      </w:tr>
      <w:tr>
        <w:trPr>
          <w:trHeight w:val="567"/>
        </w:trPr>
        <w:tc>
          <w:tcPr>
            <w:tcBorders/>
            <w:tcW w:w="4218" w:type="dxa"/>
            <w:vMerge w:val="restart"/>
            <w:textDirection w:val="lrTb"/>
            <w:noWrap w:val="false"/>
          </w:tcPr>
          <w:tbl>
            <w:tblPr>
              <w:tblInd w:w="0" w:type="dxa"/>
              <w:tblW w:w="2919" w:type="dxa"/>
              <w:tblCellMar>
                <w:left w:w="108" w:type="dxa"/>
                <w:top w:w="0" w:type="dxa"/>
                <w:right w:w="108" w:type="dxa"/>
                <w:bottom w:w="0" w:type="dxa"/>
              </w:tblCellMar>
              <w:tblBorders/>
              <w:tblLayout w:type="fixed"/>
              <w:tblLook w:val="04A0" w:firstRow="1" w:lastRow="0" w:firstColumn="1" w:lastColumn="0" w:noHBand="0" w:noVBand="1"/>
            </w:tblPr>
            <w:tblGrid>
              <w:gridCol w:w="549"/>
              <w:gridCol w:w="2370"/>
            </w:tblGrid>
            <w:tr>
              <w:trPr/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919" w:type="dxa"/>
                  <w:textDirection w:val="lrTb"/>
                  <w:noWrap w:val="false"/>
                </w:tcPr>
                <w:p>
                  <w:pPr>
                    <w:pStyle w:val="846"/>
                    <w:widowControl w:val="true"/>
                    <w:pBdr/>
                    <w:spacing w:after="0" w:before="0"/>
                    <w:ind w:right="0" w:firstLine="0" w:left="0"/>
                    <w:jc w:val="center"/>
                    <w:rPr>
                      <w:rFonts w:ascii="Calibri" w:hAnsi="Calibri" w:eastAsia="Calibri" w:cs="Times New Roman"/>
                    </w:rPr>
                  </w:pPr>
                  <w:r>
                    <w:rPr>
                      <w:rFonts w:ascii="Arial" w:hAnsi="Arial" w:eastAsia="Arial" w:cs="Arial"/>
                      <w:b/>
                      <w:color w:val="000000"/>
                      <w:sz w:val="22"/>
                    </w:rPr>
                    <w:t xml:space="preserve">Autocorrection</w:t>
                  </w:r>
                  <w:r>
                    <w:rPr>
                      <w:rFonts w:ascii="Calibri" w:hAnsi="Calibri" w:eastAsia="Calibri" w:cs="Times New Roman"/>
                    </w:rPr>
                  </w:r>
                  <w:r>
                    <w:rPr>
                      <w:rFonts w:ascii="Calibri" w:hAnsi="Calibri" w:eastAsia="Calibri" w:cs="Times New Roman"/>
                    </w:rPr>
                  </w:r>
                </w:p>
              </w:tc>
            </w:tr>
            <w:tr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49" w:type="dxa"/>
                  <w:textDirection w:val="lrTb"/>
                  <w:noWrap w:val="false"/>
                </w:tcPr>
                <w:p>
                  <w:pPr>
                    <w:pStyle w:val="846"/>
                    <w:widowControl w:val="true"/>
                    <w:pBdr/>
                    <w:spacing w:after="0" w:before="0"/>
                    <w:ind w:right="0" w:firstLine="0" w:left="0"/>
                    <w:jc w:val="left"/>
                    <w:rPr>
                      <w:rFonts w:ascii="Calibri" w:hAnsi="Calibri"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276225" cy="276225"/>
                            <wp:effectExtent l="0" t="0" r="0" b="0"/>
                            <wp:docPr id="1" name="Image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1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76225" cy="2762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0" o:spid="_x0000_s0" type="#_x0000_t75" style="width:21.75pt;height:21.75pt;mso-wrap-distance-left:0.00pt;mso-wrap-distance-top:0.00pt;mso-wrap-distance-right:0.00pt;mso-wrap-distance-bottom:0.00pt;z-index:1;" stroked="false">
                            <v:imagedata r:id="rId9" o:title=""/>
                            <o:lock v:ext="edit" rotation="t"/>
                          </v:shape>
                        </w:pict>
                      </mc:Fallback>
                    </mc:AlternateContent>
                  </w:r>
                  <w:r>
                    <w:rPr>
                      <w:rFonts w:ascii="Calibri" w:hAnsi="Calibri" w:eastAsia="Calibri" w:cs="Times New Roman"/>
                    </w:rPr>
                  </w:r>
                  <w:r>
                    <w:rPr>
                      <w:rFonts w:ascii="Calibri" w:hAnsi="Calibri" w:eastAsia="Calibri" w:cs="Times New Roman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370" w:type="dxa"/>
                  <w:textDirection w:val="lrTb"/>
                  <w:noWrap w:val="false"/>
                </w:tcPr>
                <w:p>
                  <w:pPr>
                    <w:pStyle w:val="846"/>
                    <w:widowControl w:val="true"/>
                    <w:pBdr/>
                    <w:spacing w:after="0" w:before="0"/>
                    <w:ind w:right="0" w:firstLine="0" w:left="0"/>
                    <w:jc w:val="left"/>
                    <w:rPr>
                      <w:rFonts w:ascii="Calibri" w:hAnsi="Calibri" w:eastAsia="Calibri" w:cs="Times New Roman"/>
                    </w:rPr>
                  </w:pPr>
                  <w:r>
                    <w:rPr>
                      <w:rFonts w:ascii="Arial" w:hAnsi="Arial" w:eastAsia="Arial" w:cs="Arial"/>
                      <w:color w:val="4a442a"/>
                      <w:sz w:val="18"/>
                    </w:rPr>
                    <w:t xml:space="preserve">Plus de la moitié des réponses justes</w:t>
                  </w:r>
                  <w:r>
                    <w:rPr>
                      <w:rFonts w:ascii="Calibri" w:hAnsi="Calibri" w:eastAsia="Calibri" w:cs="Times New Roman"/>
                    </w:rPr>
                  </w:r>
                  <w:r>
                    <w:rPr>
                      <w:rFonts w:ascii="Calibri" w:hAnsi="Calibri" w:eastAsia="Calibri" w:cs="Times New Roman"/>
                    </w:rPr>
                  </w:r>
                </w:p>
              </w:tc>
            </w:tr>
            <w:tr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49" w:type="dxa"/>
                  <w:textDirection w:val="lrTb"/>
                  <w:noWrap w:val="false"/>
                </w:tcPr>
                <w:p>
                  <w:pPr>
                    <w:pStyle w:val="846"/>
                    <w:widowControl w:val="true"/>
                    <w:pBdr/>
                    <w:spacing w:after="0" w:before="0"/>
                    <w:ind w:right="0" w:firstLine="0" w:left="0"/>
                    <w:jc w:val="left"/>
                    <w:rPr>
                      <w:rFonts w:ascii="Calibri" w:hAnsi="Calibri"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276225" cy="266700"/>
                            <wp:effectExtent l="0" t="0" r="0" b="0"/>
                            <wp:docPr id="2" name="Image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Image2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1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762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" o:spid="_x0000_s1" type="#_x0000_t75" style="width:21.75pt;height:21.00pt;mso-wrap-distance-left:0.00pt;mso-wrap-distance-top:0.00pt;mso-wrap-distance-right:0.00pt;mso-wrap-distance-bottom:0.00pt;z-index:1;" stroked="false">
                            <v:imagedata r:id="rId10" o:title=""/>
                            <o:lock v:ext="edit" rotation="t"/>
                          </v:shape>
                        </w:pict>
                      </mc:Fallback>
                    </mc:AlternateContent>
                  </w:r>
                  <w:r>
                    <w:rPr>
                      <w:rFonts w:ascii="Calibri" w:hAnsi="Calibri" w:eastAsia="Calibri" w:cs="Times New Roman"/>
                    </w:rPr>
                  </w:r>
                  <w:r>
                    <w:rPr>
                      <w:rFonts w:ascii="Calibri" w:hAnsi="Calibri" w:eastAsia="Calibri" w:cs="Times New Roman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370" w:type="dxa"/>
                  <w:textDirection w:val="lrTb"/>
                  <w:noWrap w:val="false"/>
                </w:tcPr>
                <w:p>
                  <w:pPr>
                    <w:pStyle w:val="846"/>
                    <w:widowControl w:val="true"/>
                    <w:pBdr/>
                    <w:spacing w:after="0" w:before="0"/>
                    <w:ind w:right="0" w:firstLine="0" w:left="0"/>
                    <w:jc w:val="left"/>
                    <w:rPr>
                      <w:rFonts w:ascii="Calibri" w:hAnsi="Calibri" w:eastAsia="Calibri" w:cs="Times New Roman"/>
                    </w:rPr>
                  </w:pPr>
                  <w:r>
                    <w:rPr>
                      <w:rFonts w:ascii="Arial" w:hAnsi="Arial" w:eastAsia="Arial" w:cs="Arial"/>
                      <w:color w:val="4a442a"/>
                      <w:sz w:val="18"/>
                    </w:rPr>
                    <w:t xml:space="preserve">Environ la moitié des réponses justes</w:t>
                  </w:r>
                  <w:r>
                    <w:rPr>
                      <w:rFonts w:ascii="Calibri" w:hAnsi="Calibri" w:eastAsia="Calibri" w:cs="Times New Roman"/>
                    </w:rPr>
                  </w:r>
                  <w:r>
                    <w:rPr>
                      <w:rFonts w:ascii="Calibri" w:hAnsi="Calibri" w:eastAsia="Calibri" w:cs="Times New Roman"/>
                    </w:rPr>
                  </w:r>
                </w:p>
              </w:tc>
            </w:tr>
            <w:tr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49" w:type="dxa"/>
                  <w:textDirection w:val="lrTb"/>
                  <w:noWrap w:val="false"/>
                </w:tcPr>
                <w:p>
                  <w:pPr>
                    <w:pStyle w:val="846"/>
                    <w:widowControl w:val="true"/>
                    <w:pBdr/>
                    <w:spacing w:after="0" w:before="0"/>
                    <w:ind w:right="0" w:firstLine="0" w:left="0"/>
                    <w:jc w:val="left"/>
                    <w:rPr>
                      <w:rFonts w:ascii="Calibri" w:hAnsi="Calibri" w:eastAsia="Calibri" w:cs="Times New Roman"/>
                    </w:rPr>
                  </w:pPr>
                  <w:r>
                    <w:rPr>
                      <w:rFonts w:eastAsia="Calibri" w:cs="Times New Roman"/>
                    </w:rPr>
                    <mc:AlternateContent>
                      <mc:Choice Requires="wpg">
                        <w:drawing>
                          <wp:inline xmlns:wp="http://schemas.openxmlformats.org/drawingml/2006/wordprocessingDrawing" distT="0" distB="0" distL="0" distR="0">
                            <wp:extent cx="257175" cy="257175"/>
                            <wp:effectExtent l="0" t="0" r="0" b="0"/>
                            <wp:docPr id="3" name="Image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Image3"/>
                                    <pic:cNvPicPr>
                                      <a:picLocks noChangeAspect="1"/>
                                    </pic:cNvPicPr>
                                    <pic:nvPr/>
                                  </pic:nvPicPr>
                                  <pic:blipFill>
                                    <a:blip r:embed="rId1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7175" cy="257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2" o:spid="_x0000_s2" type="#_x0000_t75" style="width:20.25pt;height:20.25pt;mso-wrap-distance-left:0.00pt;mso-wrap-distance-top:0.00pt;mso-wrap-distance-right:0.00pt;mso-wrap-distance-bottom:0.00pt;z-index:1;" stroked="false">
                            <v:imagedata r:id="rId11" o:title=""/>
                            <o:lock v:ext="edit" rotation="t"/>
                          </v:shape>
                        </w:pict>
                      </mc:Fallback>
                    </mc:AlternateContent>
                  </w:r>
                  <w:r>
                    <w:rPr>
                      <w:rFonts w:ascii="Calibri" w:hAnsi="Calibri" w:eastAsia="Calibri" w:cs="Times New Roman"/>
                    </w:rPr>
                  </w:r>
                  <w:r>
                    <w:rPr>
                      <w:rFonts w:ascii="Calibri" w:hAnsi="Calibri" w:eastAsia="Calibri" w:cs="Times New Roman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370" w:type="dxa"/>
                  <w:textDirection w:val="lrTb"/>
                  <w:noWrap w:val="false"/>
                </w:tcPr>
                <w:p>
                  <w:pPr>
                    <w:pStyle w:val="846"/>
                    <w:widowControl w:val="true"/>
                    <w:pBdr/>
                    <w:spacing w:after="0" w:before="0"/>
                    <w:ind w:right="0" w:firstLine="0" w:left="0"/>
                    <w:jc w:val="left"/>
                    <w:rPr>
                      <w:rFonts w:ascii="Calibri" w:hAnsi="Calibri" w:eastAsia="Calibri" w:cs="Times New Roman"/>
                    </w:rPr>
                  </w:pPr>
                  <w:r>
                    <w:rPr>
                      <w:rFonts w:ascii="Arial" w:hAnsi="Arial" w:eastAsia="Arial" w:cs="Arial"/>
                      <w:color w:val="4a442a"/>
                      <w:sz w:val="18"/>
                    </w:rPr>
                    <w:t xml:space="preserve">Moins de la moitié des réponses justes</w:t>
                  </w:r>
                  <w:r>
                    <w:rPr>
                      <w:rFonts w:ascii="Calibri" w:hAnsi="Calibri" w:eastAsia="Calibri" w:cs="Times New Roman"/>
                    </w:rPr>
                  </w:r>
                  <w:r>
                    <w:rPr>
                      <w:rFonts w:ascii="Calibri" w:hAnsi="Calibri" w:eastAsia="Calibri" w:cs="Times New Roman"/>
                    </w:rPr>
                  </w:r>
                </w:p>
              </w:tc>
            </w:tr>
          </w:tbl>
          <w:p>
            <w:pPr>
              <w:pStyle w:val="846"/>
              <w:pBdr/>
              <w:spacing/>
              <w:ind/>
              <w:rPr/>
            </w:pPr>
            <w:r/>
            <w:r/>
          </w:p>
        </w:tc>
        <w:tc>
          <w:tcPr>
            <w:tcBorders/>
            <w:tcW w:w="6346" w:type="dxa"/>
            <w:vAlign w:val="center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/>
              <w:ind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DOMAINE : ALGEBRE-ANALYSE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</w:r>
          </w:p>
        </w:tc>
      </w:tr>
      <w:tr>
        <w:trPr>
          <w:trHeight w:val="567"/>
        </w:trPr>
        <w:tc>
          <w:tcPr>
            <w:tcBorders/>
            <w:tcW w:w="4218" w:type="dxa"/>
            <w:vMerge w:val="continue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/>
              <w:ind/>
              <w:jc w:val="left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</w:tc>
        <w:tc>
          <w:tcPr>
            <w:tcBorders/>
            <w:tcW w:w="6346" w:type="dxa"/>
            <w:vAlign w:val="center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/>
              <w:ind/>
              <w:jc w:val="both"/>
              <w:rPr>
                <w:rFonts w:ascii="Arial" w:hAnsi="Arial" w:eastAsia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  <w:t xml:space="preserve">THEMATIQUE : Fonction du 2nd degré</w:t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</w:r>
            <w:r>
              <w:rPr>
                <w:rFonts w:ascii="Arial" w:hAnsi="Arial" w:eastAsia="Arial" w:cs="Arial"/>
                <w:color w:val="000000"/>
                <w:sz w:val="24"/>
                <w:szCs w:val="24"/>
              </w:rPr>
            </w:r>
          </w:p>
        </w:tc>
      </w:tr>
      <w:tr>
        <w:trPr>
          <w:trHeight w:val="567"/>
        </w:trPr>
        <w:tc>
          <w:tcPr>
            <w:tcBorders/>
            <w:tcW w:w="4218" w:type="dxa"/>
            <w:vMerge w:val="continue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/>
              <w:ind/>
              <w:jc w:val="left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</w:tc>
        <w:tc>
          <w:tcPr>
            <w:tcBorders/>
            <w:tcW w:w="6346" w:type="dxa"/>
            <w:vAlign w:val="center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/>
              <w:ind/>
              <w:jc w:val="both"/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  <w:t xml:space="preserve">EVALUATION DIAGNOSTIQUE</w:t>
            </w: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Arial" w:hAnsi="Arial" w:eastAsia="Arial" w:cs="Arial"/>
                <w:b/>
                <w:bCs/>
                <w:color w:val="000000"/>
                <w:sz w:val="24"/>
                <w:szCs w:val="24"/>
              </w:rPr>
            </w:r>
          </w:p>
        </w:tc>
      </w:tr>
    </w:tbl>
    <w:p>
      <w:pPr>
        <w:pStyle w:val="846"/>
        <w:pBdr/>
        <w:spacing w:after="0" w:before="0"/>
        <w:ind w:right="0" w:firstLine="0" w:left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/>
          <w:sz w:val="22"/>
          <w:szCs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6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120015</wp:posOffset>
                </wp:positionV>
                <wp:extent cx="1009650" cy="371475"/>
                <wp:effectExtent l="0" t="0" r="0" b="0"/>
                <wp:wrapNone/>
                <wp:docPr id="4" name="Image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4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009650" cy="371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" o:spid="_x0000_s3" type="#_x0000_t75" style="position:absolute;z-index:6;o:allowoverlap:true;o:allowincell:true;mso-position-horizontal-relative:text;margin-left:132.45pt;mso-position-horizontal:absolute;mso-position-vertical-relative:text;margin-top:9.45pt;mso-position-vertical:absolute;width:79.50pt;height:29.25pt;mso-wrap-distance-left:0.00pt;mso-wrap-distance-top:0.00pt;mso-wrap-distance-right:0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Calibri" w:hAnsi="Calibri" w:eastAsia="Calibri" w:cs="Calibri"/>
          <w:sz w:val="22"/>
          <w:szCs w:val="22"/>
        </w:rPr>
      </w:r>
      <w:r>
        <w:rPr>
          <w:rFonts w:ascii="Calibri" w:hAnsi="Calibri" w:eastAsia="Calibri" w:cs="Calibri"/>
          <w:sz w:val="22"/>
          <w:szCs w:val="22"/>
        </w:rPr>
      </w:r>
    </w:p>
    <w:p>
      <w:pPr>
        <w:pStyle w:val="846"/>
        <w:pBdr/>
        <w:spacing w:after="0" w:before="0"/>
        <w:ind w:right="0" w:firstLine="0" w:left="0"/>
        <w:jc w:val="both"/>
        <w:rPr>
          <w:rFonts w:ascii="Arial" w:hAnsi="Arial" w:eastAsia="Arial" w:cs="Arial"/>
          <w:b/>
          <w:bCs/>
          <w:color w:val="000000"/>
          <w:sz w:val="24"/>
          <w:szCs w:val="24"/>
          <w:highlight w:val="none"/>
        </w:rPr>
      </w:pPr>
      <w:r>
        <w:rPr>
          <w:rFonts w:ascii="Arial" w:hAnsi="Arial" w:eastAsia="Arial" w:cs="Arial"/>
          <w:b/>
          <w:bCs/>
          <w:color w:val="000000"/>
          <w:sz w:val="24"/>
        </w:rPr>
        <w:t xml:space="preserve">EXERCICE 1 </w:t>
      </w:r>
      <w:r>
        <w:rPr>
          <w:rFonts w:ascii="Arial" w:hAnsi="Arial" w:eastAsia="Arial" w:cs="Arial"/>
          <w:b/>
          <w:bCs/>
          <w:color w:val="000000"/>
          <w:sz w:val="24"/>
          <w:szCs w:val="24"/>
          <w:highlight w:val="none"/>
        </w:rPr>
      </w:r>
      <w:r>
        <w:rPr>
          <w:rFonts w:ascii="Arial" w:hAnsi="Arial" w:eastAsia="Arial" w:cs="Arial"/>
          <w:b/>
          <w:bCs/>
          <w:color w:val="000000"/>
          <w:sz w:val="24"/>
          <w:szCs w:val="24"/>
          <w:highlight w:val="none"/>
        </w:rPr>
      </w:r>
    </w:p>
    <w:p>
      <w:pPr>
        <w:pStyle w:val="846"/>
        <w:pBdr/>
        <w:spacing w:after="0" w:before="0"/>
        <w:ind w:right="0" w:firstLine="0" w:left="567"/>
        <w:jc w:val="both"/>
        <w:rPr>
          <w:rFonts w:ascii="Calibri" w:hAnsi="Calibri" w:eastAsia="Calibri" w:cs="Calibri"/>
          <w:b/>
          <w:bCs/>
          <w:sz w:val="22"/>
          <w:szCs w:val="22"/>
        </w:rPr>
      </w:pPr>
      <w:r>
        <w:rPr>
          <w:rFonts w:eastAsia="Calibri" w:cs="Calibri"/>
          <w:b/>
          <w:bCs/>
          <w:sz w:val="22"/>
          <w:szCs w:val="22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5" behindDoc="0" locked="0" layoutInCell="1" allowOverlap="1">
                <wp:simplePos x="0" y="0"/>
                <wp:positionH relativeFrom="column">
                  <wp:posOffset>5019675</wp:posOffset>
                </wp:positionH>
                <wp:positionV relativeFrom="paragraph">
                  <wp:posOffset>93980</wp:posOffset>
                </wp:positionV>
                <wp:extent cx="1800225" cy="1800225"/>
                <wp:effectExtent l="0" t="0" r="0" b="0"/>
                <wp:wrapNone/>
                <wp:docPr id="5" name="Image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5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1800225" cy="18002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4" o:spid="_x0000_s4" type="#_x0000_t75" style="position:absolute;z-index:5;o:allowoverlap:true;o:allowincell:true;mso-position-horizontal-relative:text;margin-left:395.25pt;mso-position-horizontal:absolute;mso-position-vertical-relative:text;margin-top:7.40pt;mso-position-vertical:absolute;width:141.75pt;height:141.75pt;mso-wrap-distance-left:0.00pt;mso-wrap-distance-top:0.00pt;mso-wrap-distance-right:0.00pt;mso-wrap-distance-bottom:0.00pt;z-index:1;" stroked="false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Calibri" w:hAnsi="Calibri" w:eastAsia="Calibri" w:cs="Calibri"/>
          <w:b/>
          <w:bCs/>
          <w:sz w:val="22"/>
          <w:szCs w:val="22"/>
        </w:rPr>
      </w:r>
      <w:r>
        <w:rPr>
          <w:rFonts w:ascii="Calibri" w:hAnsi="Calibri" w:eastAsia="Calibri" w:cs="Calibri"/>
          <w:b/>
          <w:bCs/>
          <w:sz w:val="22"/>
          <w:szCs w:val="22"/>
        </w:rPr>
      </w:r>
    </w:p>
    <w:p>
      <w:pPr>
        <w:pStyle w:val="889"/>
        <w:numPr>
          <w:ilvl w:val="0"/>
          <w:numId w:val="2"/>
        </w:numPr>
        <w:pBdr/>
        <w:spacing w:after="0" w:before="0" w:line="85" w:lineRule="atLeast"/>
        <w:ind w:right="0" w:hanging="142" w:left="425"/>
        <w:contextualSpacing w:val="true"/>
        <w:rPr>
          <w:rFonts w:ascii="Arial" w:hAnsi="Arial" w:cs="Arial"/>
          <w:szCs w:val="24"/>
        </w:rPr>
      </w:pPr>
      <w:r>
        <w:rPr>
          <w:rFonts w:ascii="Arial" w:hAnsi="Arial" w:eastAsia="Calibri" w:cs="Arial"/>
          <w:color w:val="000000"/>
          <w:sz w:val="24"/>
          <w:szCs w:val="24"/>
        </w:rPr>
        <w:t xml:space="preserve">Pour chaque phrase, cocher la bonne réponse.</w:t>
      </w:r>
      <w:r>
        <w:rPr>
          <w:rFonts w:ascii="Arial" w:hAnsi="Arial" w:cs="Arial"/>
          <w:szCs w:val="24"/>
        </w:rPr>
      </w:r>
      <w:r>
        <w:rPr>
          <w:rFonts w:ascii="Arial" w:hAnsi="Arial" w:cs="Arial"/>
          <w:szCs w:val="24"/>
        </w:rPr>
      </w:r>
    </w:p>
    <w:p>
      <w:pPr>
        <w:pBdr/>
        <w:spacing w:after="0" w:before="0" w:line="85" w:lineRule="atLeast"/>
        <w:ind w:right="0" w:firstLine="0" w:left="425"/>
        <w:contextualSpacing w:val="true"/>
        <w:rPr>
          <w:rFonts w:ascii="Arial" w:hAnsi="Arial" w:cs="Arial"/>
        </w:rPr>
      </w:pPr>
      <w:r>
        <w:rPr>
          <w:rFonts w:ascii="Arial" w:hAnsi="Arial" w:cs="Arial"/>
          <w:szCs w:val="24"/>
          <w:highlight w:val="none"/>
        </w:rPr>
      </w:r>
      <w:r>
        <w:rPr>
          <w:rFonts w:ascii="Arial" w:hAnsi="Arial" w:cs="Arial"/>
          <w:szCs w:val="24"/>
          <w:highlight w:val="none"/>
        </w:rPr>
      </w:r>
      <w:r>
        <w:rPr>
          <w:rFonts w:ascii="Arial" w:hAnsi="Arial" w:cs="Arial"/>
          <w:szCs w:val="24"/>
          <w:highlight w:val="none"/>
        </w:rPr>
      </w:r>
    </w:p>
    <w:p>
      <w:pPr>
        <w:pStyle w:val="846"/>
        <w:pBdr/>
        <w:spacing w:after="0" w:before="0" w:line="85" w:lineRule="atLeast"/>
        <w:ind w:right="0" w:firstLine="0" w:left="0"/>
        <w:rPr>
          <w:rFonts w:ascii="Arial" w:hAnsi="Arial" w:cs="Arial"/>
        </w:rPr>
      </w:pPr>
      <w:r>
        <w:rPr>
          <w:rFonts w:ascii="Arial" w:hAnsi="Arial" w:eastAsia="Times New Roman" w:cs="Arial"/>
          <w:color w:val="000000"/>
          <w:sz w:val="24"/>
        </w:rPr>
        <w:t xml:space="preserve">–  </w:t>
      </w:r>
      <w:r>
        <w:rPr>
          <w:rFonts w:ascii="Arial" w:hAnsi="Arial" w:eastAsia="Times New Roman" w:cs="Arial"/>
          <w:color w:val="000000"/>
          <w:sz w:val="24"/>
        </w:rPr>
        <w:t xml:space="preserve">Le point M a pour coordonnées </w:t>
      </w:r>
      <w:r>
        <w:rPr>
          <w:rFonts w:ascii="Arial" w:hAnsi="Arial" w:eastAsia="Cambria Math" w:cs="Arial"/>
          <w:color w:val="000000"/>
          <w:sz w:val="24"/>
        </w:rPr>
        <w:tab/>
        <w:t xml:space="preserve">▢</w:t>
      </w:r>
      <w:r>
        <w:rPr>
          <w:rFonts w:ascii="Arial" w:hAnsi="Arial" w:eastAsia="Times New Roman" w:cs="Arial"/>
          <w:color w:val="000000"/>
          <w:sz w:val="20"/>
        </w:rPr>
        <w:t xml:space="preserve">  (</w:t>
      </w:r>
      <w:r>
        <w:rPr>
          <w:rFonts w:ascii="Arial" w:hAnsi="Arial" w:eastAsia="Times New Roman" w:cs="Arial"/>
          <w:color w:val="000000"/>
          <w:sz w:val="24"/>
        </w:rPr>
        <w:t xml:space="preserve"> 4 ; 2)</w:t>
        <w:tab/>
        <w:tab/>
      </w: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4"/>
        </w:rPr>
        <w:t xml:space="preserve">   (2 ; 4)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46"/>
        <w:pBdr/>
        <w:spacing w:after="0" w:before="0" w:line="85" w:lineRule="atLeast"/>
        <w:ind w:right="0" w:firstLine="0" w:left="0"/>
        <w:rPr>
          <w:rFonts w:ascii="Arial" w:hAnsi="Arial" w:cs="Arial"/>
        </w:rPr>
      </w:pPr>
      <w:r>
        <w:rPr>
          <w:rFonts w:ascii="Arial" w:hAnsi="Arial" w:eastAsia="Times New Roman" w:cs="Arial"/>
          <w:color w:val="000000"/>
          <w:sz w:val="24"/>
        </w:rPr>
        <w:t xml:space="preserve">–  </w:t>
      </w:r>
      <w:r>
        <w:rPr>
          <w:rFonts w:ascii="Arial" w:hAnsi="Arial" w:eastAsia="Times New Roman" w:cs="Arial"/>
          <w:color w:val="000000"/>
          <w:sz w:val="24"/>
        </w:rPr>
        <w:t xml:space="preserve">L’abscisse de M est :</w:t>
        <w:tab/>
        <w:tab/>
        <w:tab/>
      </w: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4"/>
        </w:rPr>
        <w:t xml:space="preserve">    2    </w:t>
        <w:tab/>
        <w:tab/>
      </w: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4"/>
        </w:rPr>
        <w:t xml:space="preserve">      4 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46"/>
        <w:pBdr/>
        <w:spacing w:after="0" w:before="0" w:line="85" w:lineRule="atLeast"/>
        <w:ind w:right="0" w:firstLine="0" w:left="0"/>
        <w:rPr>
          <w:rFonts w:ascii="Arial" w:hAnsi="Arial" w:cs="Arial"/>
        </w:rPr>
      </w:pPr>
      <w:r>
        <w:rPr>
          <w:rFonts w:ascii="Arial" w:hAnsi="Arial" w:eastAsia="Times New Roman" w:cs="Arial"/>
          <w:color w:val="000000"/>
          <w:sz w:val="24"/>
        </w:rPr>
        <w:t xml:space="preserve">–  </w:t>
      </w:r>
      <w:r>
        <w:rPr>
          <w:rFonts w:ascii="Arial" w:hAnsi="Arial" w:eastAsia="Times New Roman" w:cs="Arial"/>
          <w:color w:val="000000"/>
          <w:sz w:val="24"/>
        </w:rPr>
        <w:t xml:space="preserve">L’ordonnée de P est </w:t>
        <w:tab/>
        <w:t xml:space="preserve">   </w:t>
        <w:tab/>
        <w:tab/>
      </w: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4"/>
        </w:rPr>
        <w:t xml:space="preserve">   5  </w:t>
        <w:tab/>
        <w:tab/>
        <w:tab/>
      </w: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4"/>
        </w:rPr>
        <w:t xml:space="preserve">    1 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46"/>
        <w:pBdr/>
        <w:spacing w:after="0" w:before="0" w:line="85" w:lineRule="atLeast"/>
        <w:ind w:right="0" w:firstLine="0" w:left="0"/>
        <w:rPr>
          <w:rFonts w:ascii="Arial" w:hAnsi="Arial" w:cs="Arial"/>
        </w:rPr>
      </w:pPr>
      <w:r>
        <w:rPr>
          <w:rFonts w:ascii="Arial" w:hAnsi="Arial" w:eastAsia="Times New Roman" w:cs="Arial"/>
          <w:color w:val="000000"/>
          <w:sz w:val="24"/>
        </w:rPr>
        <w:t xml:space="preserve">–  </w:t>
      </w:r>
      <w:r>
        <w:rPr>
          <w:rFonts w:ascii="Arial" w:hAnsi="Arial" w:eastAsia="Times New Roman" w:cs="Arial"/>
          <w:color w:val="000000"/>
          <w:sz w:val="24"/>
        </w:rPr>
        <w:t xml:space="preserve">Le point P a pour coordonnées :</w:t>
        <w:tab/>
      </w: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4"/>
        </w:rPr>
        <w:t xml:space="preserve"> (– 1 ; 5)</w:t>
        <w:tab/>
        <w:tab/>
      </w: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4"/>
        </w:rPr>
        <w:t xml:space="preserve"> (5 ; – 1)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846"/>
        <w:pBdr/>
        <w:spacing w:after="0" w:before="0" w:line="85" w:lineRule="atLeast"/>
        <w:ind w:right="0" w:firstLine="0" w:left="0"/>
        <w:rPr>
          <w:rFonts w:ascii="Arial" w:hAnsi="Arial" w:eastAsia="Times New Roman" w:cs="Arial"/>
          <w:color w:val="000000"/>
          <w:sz w:val="24"/>
          <w:szCs w:val="24"/>
          <w:highlight w:val="none"/>
        </w:rPr>
      </w:pPr>
      <w:r>
        <w:rPr>
          <w:rFonts w:ascii="Arial" w:hAnsi="Arial" w:eastAsia="Times New Roman" w:cs="Arial"/>
          <w:color w:val="000000"/>
          <w:sz w:val="24"/>
        </w:rPr>
        <w:t xml:space="preserve">–  </w:t>
      </w:r>
      <w:r>
        <w:rPr>
          <w:rFonts w:ascii="Arial" w:hAnsi="Arial" w:eastAsia="Times New Roman" w:cs="Arial"/>
          <w:color w:val="000000"/>
          <w:sz w:val="24"/>
        </w:rPr>
        <w:t xml:space="preserve">Les points M et N ont même :</w:t>
      </w:r>
      <w:r>
        <w:rPr>
          <w:rFonts w:ascii="Times New Roman" w:hAnsi="Times New Roman" w:eastAsia="Times New Roman" w:cs="Times New Roman"/>
          <w:color w:val="000000"/>
          <w:sz w:val="24"/>
        </w:rPr>
        <w:tab/>
        <w:tab/>
      </w:r>
      <w:r>
        <w:rPr>
          <w:rFonts w:ascii="Arial" w:hAnsi="Arial" w:eastAsia="Cambria Math" w:cs="Arial"/>
          <w:color w:val="000000"/>
          <w:sz w:val="24"/>
        </w:rPr>
        <w:t xml:space="preserve">▢  </w:t>
      </w:r>
      <w:r>
        <w:rPr>
          <w:rFonts w:ascii="Arial" w:hAnsi="Arial" w:eastAsia="Times New Roman" w:cs="Arial"/>
          <w:color w:val="000000"/>
          <w:sz w:val="24"/>
        </w:rPr>
        <w:t xml:space="preserve">abscisse </w:t>
        <w:tab/>
        <w:tab/>
      </w: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4"/>
        </w:rPr>
        <w:t xml:space="preserve">  ordonnée</w:t>
      </w:r>
      <w:r>
        <w:rPr>
          <w:rFonts w:ascii="Arial" w:hAnsi="Arial" w:cs="Arial"/>
        </w:rPr>
      </w:r>
    </w:p>
    <w:p>
      <w:pPr>
        <w:pStyle w:val="846"/>
        <w:pBdr/>
        <w:spacing w:after="0" w:before="0" w:line="85" w:lineRule="atLeast"/>
        <w:ind w:right="0" w:firstLine="0" w:left="0"/>
        <w:rPr>
          <w:rFonts w:ascii="Arial" w:hAnsi="Arial" w:cs="Arial"/>
        </w:rPr>
      </w:pPr>
      <w:r>
        <w:rPr>
          <w:rFonts w:ascii="Arial" w:hAnsi="Arial" w:eastAsia="Times New Roman" w:cs="Arial"/>
          <w:color w:val="000000"/>
          <w:sz w:val="24"/>
          <w:highlight w:val="none"/>
        </w:rPr>
      </w:r>
      <w:r>
        <w:rPr>
          <w:rFonts w:ascii="Arial" w:hAnsi="Arial" w:eastAsia="Times New Roman" w:cs="Arial"/>
          <w:color w:val="000000"/>
          <w:sz w:val="24"/>
          <w:highlight w:val="none"/>
        </w:rPr>
      </w:r>
      <w:r>
        <w:rPr>
          <w:rFonts w:ascii="Arial" w:hAnsi="Arial" w:eastAsia="Times New Roman" w:cs="Arial"/>
          <w:color w:val="000000"/>
          <w:sz w:val="24"/>
          <w:highlight w:val="none"/>
        </w:rPr>
      </w:r>
    </w:p>
    <w:p>
      <w:pPr>
        <w:pStyle w:val="889"/>
        <w:numPr>
          <w:ilvl w:val="0"/>
          <w:numId w:val="2"/>
        </w:numPr>
        <w:pBdr/>
        <w:spacing w:after="0" w:before="0"/>
        <w:ind w:right="0" w:hanging="142" w:left="425"/>
        <w:contextualSpacing w:val="true"/>
        <w:rPr>
          <w:rFonts w:ascii="Arial" w:hAnsi="Arial" w:eastAsia="Calibri" w:cs="Arial"/>
          <w:color w:val="000000"/>
          <w:sz w:val="24"/>
          <w:szCs w:val="24"/>
        </w:rPr>
      </w:pPr>
      <w:r>
        <w:rPr>
          <w:rFonts w:ascii="Arial" w:hAnsi="Arial" w:eastAsia="Calibri" w:cs="Arial"/>
          <w:color w:val="000000"/>
          <w:sz w:val="24"/>
          <w:szCs w:val="24"/>
        </w:rPr>
        <w:t xml:space="preserve">Dans le même repère, placer  les points A (1 ; -2 ) et B (-3 ; -1)      </w:t>
      </w:r>
      <w:r>
        <w:rPr>
          <w:rFonts w:ascii="Arial" w:hAnsi="Arial" w:eastAsia="Calibri" w:cs="Arial"/>
          <w:color w:val="000000"/>
          <w:sz w:val="24"/>
          <w:szCs w:val="24"/>
        </w:rPr>
      </w:r>
      <w:r>
        <w:rPr>
          <w:rFonts w:ascii="Arial" w:hAnsi="Arial" w:eastAsia="Calibri" w:cs="Arial"/>
          <w:color w:val="000000"/>
          <w:sz w:val="24"/>
          <w:szCs w:val="24"/>
        </w:rPr>
      </w:r>
    </w:p>
    <w:p>
      <w:pPr>
        <w:pStyle w:val="846"/>
        <w:pBdr/>
        <w:spacing w:after="0" w:before="0"/>
        <w:ind w:right="0" w:firstLine="0" w:left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 w:after="0" w:before="0"/>
        <w:ind w:right="0" w:firstLine="0" w:left="425"/>
        <w:rPr>
          <w:rFonts w:ascii="Arial" w:hAnsi="Arial" w:eastAsia="Calibri" w:cs="Arial"/>
          <w:color w:val="000000"/>
          <w:sz w:val="24"/>
          <w:szCs w:val="24"/>
          <w:highlight w:val="none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7" behindDoc="0" locked="0" layoutInCell="1" allowOverlap="1">
                <wp:simplePos x="0" y="0"/>
                <wp:positionH relativeFrom="column">
                  <wp:posOffset>3944620</wp:posOffset>
                </wp:positionH>
                <wp:positionV relativeFrom="paragraph">
                  <wp:posOffset>97155</wp:posOffset>
                </wp:positionV>
                <wp:extent cx="1009650" cy="371475"/>
                <wp:effectExtent l="0" t="0" r="0" b="0"/>
                <wp:wrapNone/>
                <wp:docPr id="6" name="Image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6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009650" cy="371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5" o:spid="_x0000_s5" type="#_x0000_t75" style="position:absolute;z-index:7;o:allowoverlap:true;o:allowincell:true;mso-position-horizontal-relative:text;margin-left:310.60pt;mso-position-horizontal:absolute;mso-position-vertical-relative:text;margin-top:7.65pt;mso-position-vertical:absolute;width:79.50pt;height:29.25pt;mso-wrap-distance-left:0.00pt;mso-wrap-distance-top:0.00pt;mso-wrap-distance-right:0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Arial" w:hAnsi="Arial" w:eastAsia="Calibri" w:cs="Arial"/>
          <w:color w:val="000000"/>
          <w:sz w:val="24"/>
          <w:szCs w:val="24"/>
        </w:rPr>
        <w:t xml:space="preserve">                                          </w:t>
      </w:r>
      <w:r>
        <w:rPr>
          <w:rFonts w:ascii="Arial" w:hAnsi="Arial" w:eastAsia="Calibri" w:cs="Arial"/>
          <w:color w:val="000000"/>
          <w:sz w:val="24"/>
          <w:szCs w:val="24"/>
          <w:highlight w:val="none"/>
        </w:rPr>
      </w:r>
      <w:r>
        <w:rPr>
          <w:rFonts w:ascii="Arial" w:hAnsi="Arial" w:eastAsia="Calibri" w:cs="Arial"/>
          <w:color w:val="000000"/>
          <w:sz w:val="24"/>
          <w:szCs w:val="24"/>
          <w:highlight w:val="none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eastAsia="Arial" w:cs="Arial"/>
          <w:b/>
          <w:bCs/>
          <w:color w:val="000000"/>
          <w:sz w:val="24"/>
          <w:szCs w:val="24"/>
        </w:rPr>
        <w:t xml:space="preserve">EXERCICE 2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numPr>
          <w:ilvl w:val="0"/>
          <w:numId w:val="1"/>
        </w:numPr>
        <w:pBdr/>
        <w:tabs>
          <w:tab w:val="left" w:leader="none" w:pos="283"/>
          <w:tab w:val="clear" w:leader="none" w:pos="708"/>
        </w:tabs>
        <w:spacing w:line="312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Soit la fonction </w:t>
      </w:r>
      <w:r>
        <w:rPr>
          <w:rFonts w:ascii="Arial" w:hAnsi="Arial" w:cs="Arial"/>
          <w:i w:val="0"/>
          <w:iCs w:val="0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 xml:space="preserve">telle que</w:t>
      </w:r>
      <w:r>
        <w:rPr>
          <w:rFonts w:ascii="Arial" w:hAnsi="Arial" w:cs="Arial"/>
          <w:i w:val="0"/>
          <w:iCs w:val="0"/>
          <w:sz w:val="24"/>
          <w:szCs w:val="24"/>
        </w:rPr>
        <w:t xml:space="preserve"> f(x</w:t>
      </w:r>
      <w:r>
        <w:rPr>
          <w:rFonts w:ascii="Arial" w:hAnsi="Arial" w:cs="Arial"/>
          <w:sz w:val="24"/>
          <w:szCs w:val="24"/>
        </w:rPr>
        <w:t xml:space="preserve"> ) = - 2</w:t>
      </w:r>
      <w:r>
        <w:rPr>
          <w:rFonts w:ascii="Arial" w:hAnsi="Arial" w:cs="Arial"/>
          <w:i/>
          <w:sz w:val="24"/>
          <w:szCs w:val="24"/>
        </w:rPr>
        <w:t xml:space="preserve">x </w:t>
      </w:r>
      <w:r>
        <w:rPr>
          <w:rFonts w:ascii="Arial" w:hAnsi="Arial" w:cs="Arial"/>
          <w:sz w:val="24"/>
          <w:szCs w:val="24"/>
        </w:rPr>
        <w:t xml:space="preserve">- 3.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 w:line="312" w:lineRule="auto"/>
        <w:ind w:right="0" w:firstLine="283" w:left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Calculer :</w:t>
        <w:tab/>
        <w:t xml:space="preserve"> f(1) …………………………………………………………</w:t>
      </w:r>
      <w:r>
        <w:rPr>
          <w:rFonts w:ascii="Arial" w:hAnsi="Arial" w:cs="Arial"/>
          <w:sz w:val="24"/>
          <w:szCs w:val="24"/>
        </w:rPr>
        <w:t xml:space="preserve">.................................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846"/>
        <w:pBdr/>
        <w:spacing w:line="312" w:lineRule="auto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  <w:t xml:space="preserve"> f(-5) 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 w:line="312" w:lineRule="auto"/>
        <w:ind w:left="720"/>
        <w:rPr>
          <w:rFonts w:ascii="Arial" w:hAnsi="Arial" w:cs="Arial"/>
          <w:bCs w:val="0"/>
          <w:i w:val="0"/>
          <w:sz w:val="24"/>
          <w:szCs w:val="24"/>
        </w:rPr>
      </w:pPr>
      <w:r>
        <w:rPr>
          <w:rFonts w:ascii="Arial" w:hAnsi="Arial" w:cs="Arial"/>
          <w:i w:val="0"/>
          <w:iCs w:val="0"/>
          <w:sz w:val="24"/>
          <w:szCs w:val="24"/>
        </w:rPr>
        <w:tab/>
      </w:r>
      <w:r>
        <w:rPr>
          <w:rFonts w:ascii="Arial" w:hAnsi="Arial" w:cs="Arial"/>
          <w:bCs w:val="0"/>
          <w:i w:val="0"/>
          <w:sz w:val="24"/>
          <w:szCs w:val="24"/>
        </w:rPr>
      </w:r>
      <w:r>
        <w:rPr>
          <w:rFonts w:ascii="Arial" w:hAnsi="Arial" w:cs="Arial"/>
          <w:bCs w:val="0"/>
          <w:i w:val="0"/>
          <w:sz w:val="24"/>
          <w:szCs w:val="24"/>
        </w:rPr>
      </w:r>
    </w:p>
    <w:p>
      <w:pPr>
        <w:pStyle w:val="846"/>
        <w:pBdr/>
        <w:spacing w:line="312" w:lineRule="auto"/>
        <w:ind/>
        <w:rPr>
          <w:rFonts w:ascii="Arial" w:hAnsi="Arial" w:cs="Arial"/>
          <w:bCs w:val="0"/>
          <w:i w:val="0"/>
          <w:sz w:val="24"/>
          <w:szCs w:val="24"/>
        </w:rPr>
      </w:pPr>
      <w:r>
        <w:rPr>
          <w:rFonts w:ascii="Arial" w:hAnsi="Arial" w:cs="Arial"/>
          <w:i w:val="0"/>
          <w:iCs w:val="0"/>
          <w:sz w:val="24"/>
          <w:szCs w:val="24"/>
        </w:rPr>
        <w:t xml:space="preserve">2. Soit la fonction g telle que g(x) =  x</w:t>
      </w:r>
      <w:r>
        <w:rPr>
          <w:rFonts w:ascii="Arial" w:hAnsi="Arial" w:cs="Arial"/>
          <w:i w:val="0"/>
          <w:iCs w:val="0"/>
          <w:sz w:val="24"/>
          <w:szCs w:val="24"/>
          <w:vertAlign w:val="superscript"/>
        </w:rPr>
        <w:t xml:space="preserve">2</w:t>
      </w:r>
      <w:r>
        <w:rPr>
          <w:rFonts w:ascii="Arial" w:hAnsi="Arial" w:cs="Arial"/>
          <w:i w:val="0"/>
          <w:iCs w:val="0"/>
          <w:sz w:val="24"/>
          <w:szCs w:val="24"/>
        </w:rPr>
        <w:t xml:space="preserve"> + 7.</w:t>
      </w:r>
      <w:r>
        <w:rPr>
          <w:rFonts w:ascii="Arial" w:hAnsi="Arial" w:cs="Arial"/>
          <w:bCs w:val="0"/>
          <w:i w:val="0"/>
          <w:sz w:val="24"/>
          <w:szCs w:val="24"/>
        </w:rPr>
      </w:r>
      <w:r>
        <w:rPr>
          <w:rFonts w:ascii="Arial" w:hAnsi="Arial" w:cs="Arial"/>
          <w:bCs w:val="0"/>
          <w:i w:val="0"/>
          <w:sz w:val="24"/>
          <w:szCs w:val="24"/>
        </w:rPr>
      </w:r>
    </w:p>
    <w:p>
      <w:pPr>
        <w:pStyle w:val="846"/>
        <w:pBdr/>
        <w:spacing w:line="312" w:lineRule="auto"/>
        <w:ind w:right="0" w:firstLine="283" w:left="0"/>
        <w:rPr>
          <w:rFonts w:ascii="Arial" w:hAnsi="Arial" w:cs="Arial"/>
          <w:bCs w:val="0"/>
          <w:i w:val="0"/>
          <w:sz w:val="24"/>
          <w:szCs w:val="24"/>
        </w:rPr>
      </w:pPr>
      <w:r>
        <w:rPr>
          <w:rFonts w:ascii="Arial" w:hAnsi="Arial" w:cs="Arial"/>
          <w:i w:val="0"/>
          <w:iCs w:val="0"/>
          <w:sz w:val="24"/>
          <w:szCs w:val="24"/>
        </w:rPr>
        <w:t xml:space="preserve">Calculer :  g(-8) …………………………………………………………………………………………</w:t>
      </w:r>
      <w:r>
        <w:rPr>
          <w:rFonts w:ascii="Arial" w:hAnsi="Arial" w:cs="Arial"/>
          <w:bCs w:val="0"/>
          <w:i w:val="0"/>
          <w:sz w:val="24"/>
          <w:szCs w:val="24"/>
        </w:rPr>
      </w:r>
      <w:r>
        <w:rPr>
          <w:rFonts w:ascii="Arial" w:hAnsi="Arial" w:cs="Arial"/>
          <w:bCs w:val="0"/>
          <w:i w:val="0"/>
          <w:sz w:val="24"/>
          <w:szCs w:val="24"/>
        </w:rPr>
      </w:r>
    </w:p>
    <w:p>
      <w:pPr>
        <w:pStyle w:val="846"/>
        <w:pBdr/>
        <w:spacing w:line="312" w:lineRule="auto"/>
        <w:ind/>
        <w:rPr>
          <w:rFonts w:ascii="Arial" w:hAnsi="Arial" w:cs="Arial"/>
          <w:bCs w:val="0"/>
          <w:i w:val="0"/>
          <w:sz w:val="24"/>
          <w:szCs w:val="24"/>
        </w:rPr>
      </w:pPr>
      <w:r>
        <w:rPr>
          <w:rFonts w:ascii="Arial" w:hAnsi="Arial" w:cs="Arial"/>
          <w:i w:val="0"/>
          <w:iCs w:val="0"/>
          <w:sz w:val="24"/>
          <w:szCs w:val="24"/>
        </w:rPr>
        <w:t xml:space="preserve">                </w:t>
      </w:r>
      <w:r>
        <w:rPr>
          <w:rFonts w:ascii="Arial" w:hAnsi="Arial" w:cs="Arial"/>
          <w:i w:val="0"/>
          <w:iCs w:val="0"/>
          <w:sz w:val="24"/>
          <w:szCs w:val="24"/>
        </w:rPr>
        <w:tab/>
        <w:t xml:space="preserve"> g(4) …………………………………………………………………………………………</w:t>
      </w:r>
      <w:r>
        <w:rPr>
          <w:rFonts w:ascii="Arial" w:hAnsi="Arial" w:cs="Arial"/>
          <w:bCs w:val="0"/>
          <w:i w:val="0"/>
          <w:sz w:val="24"/>
          <w:szCs w:val="24"/>
        </w:rPr>
      </w:r>
      <w:r>
        <w:rPr>
          <w:rFonts w:ascii="Arial" w:hAnsi="Arial" w:cs="Arial"/>
          <w:bCs w:val="0"/>
          <w:i w:val="0"/>
          <w:sz w:val="24"/>
          <w:szCs w:val="24"/>
        </w:rPr>
      </w:r>
    </w:p>
    <w:p>
      <w:pPr>
        <w:pStyle w:val="846"/>
        <w:pBdr/>
        <w:spacing w:line="312" w:lineRule="auto"/>
        <w:ind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  <w:r>
        <w:rPr>
          <w:bCs w:val="0"/>
          <w:i w:val="0"/>
          <w:sz w:val="24"/>
          <w:szCs w:val="24"/>
        </w:rPr>
      </w:r>
    </w:p>
    <w:p>
      <w:pPr>
        <w:pStyle w:val="846"/>
        <w:pBdr/>
        <w:spacing/>
        <w:ind/>
        <w:rPr/>
      </w:pPr>
      <w:r/>
      <w:r/>
    </w:p>
    <w:p>
      <w:pPr>
        <w:pStyle w:val="846"/>
        <w:pBdr/>
        <w:spacing/>
        <w:ind/>
        <w:rPr>
          <w:highlight w:val="none"/>
        </w:rPr>
      </w:pPr>
      <w:r>
        <w:rPr>
          <w:rFonts w:ascii="Arial" w:hAnsi="Arial" w:cs="Arial"/>
          <w:b/>
          <w:bCs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8" behindDoc="0" locked="0" layoutInCell="1" allowOverlap="1">
                <wp:simplePos x="0" y="0"/>
                <wp:positionH relativeFrom="column">
                  <wp:posOffset>5163820</wp:posOffset>
                </wp:positionH>
                <wp:positionV relativeFrom="paragraph">
                  <wp:posOffset>11430</wp:posOffset>
                </wp:positionV>
                <wp:extent cx="1009650" cy="371475"/>
                <wp:effectExtent l="0" t="0" r="0" b="0"/>
                <wp:wrapNone/>
                <wp:docPr id="7" name="Image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7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009650" cy="371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6" o:spid="_x0000_s6" type="#_x0000_t75" style="position:absolute;z-index:8;o:allowoverlap:true;o:allowincell:true;mso-position-horizontal-relative:text;margin-left:406.60pt;mso-position-horizontal:absolute;mso-position-vertical-relative:text;margin-top:0.90pt;mso-position-vertical:absolute;width:79.50pt;height:29.25pt;mso-wrap-distance-left:0.00pt;mso-wrap-distance-top:0.00pt;mso-wrap-distance-right:0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 xml:space="preserve">EXERCICE 3</w:t>
      </w:r>
      <w:r>
        <w:rPr>
          <w:highlight w:val="none"/>
        </w:rPr>
      </w:r>
      <w:r>
        <w:rPr>
          <w:highlight w:val="none"/>
        </w:rPr>
      </w:r>
    </w:p>
    <w:p>
      <w:pPr>
        <w:pStyle w:val="846"/>
        <w:pBdr/>
        <w:spacing w:line="312" w:lineRule="auto"/>
        <w:ind/>
        <w:rPr>
          <w:rFonts w:ascii="Arial" w:hAnsi="Arial" w:cs="Arial"/>
          <w:b/>
          <w:bCs/>
          <w:sz w:val="24"/>
          <w:szCs w:val="24"/>
          <w:highlight w:val="none"/>
        </w:rPr>
      </w:pPr>
      <w:r>
        <w:rPr>
          <w:rFonts w:ascii="Arial" w:hAnsi="Arial" w:cs="Arial"/>
          <w:b/>
          <w:bCs/>
          <w:sz w:val="24"/>
          <w:szCs w:val="24"/>
        </w:rPr>
      </w:r>
      <w:r>
        <w:rPr>
          <w:rFonts w:ascii="Arial" w:hAnsi="Arial" w:cs="Arial"/>
          <w:b/>
          <w:bCs/>
          <w:sz w:val="24"/>
          <w:szCs w:val="24"/>
          <w:highlight w:val="none"/>
        </w:rPr>
      </w:r>
      <w:r>
        <w:rPr>
          <w:rFonts w:ascii="Arial" w:hAnsi="Arial" w:cs="Arial"/>
          <w:b/>
          <w:bCs/>
          <w:sz w:val="24"/>
          <w:szCs w:val="24"/>
          <w:highlight w:val="none"/>
        </w:rPr>
      </w:r>
    </w:p>
    <w:p>
      <w:pPr>
        <w:pStyle w:val="846"/>
        <w:pBdr/>
        <w:spacing w:line="312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On donne la fonction f (x) = 3x – 2 définie sur l’intervalle [-5 ; 5].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numPr>
          <w:ilvl w:val="0"/>
          <w:numId w:val="3"/>
        </w:numPr>
        <w:pBdr/>
        <w:tabs>
          <w:tab w:val="left" w:leader="none" w:pos="283"/>
          <w:tab w:val="clear" w:leader="none" w:pos="708"/>
        </w:tabs>
        <w:spacing w:line="312" w:lineRule="auto"/>
        <w:ind w:right="0" w:hanging="283" w:left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Utiliser les fonctionnalités de la calculatrice pour obtenir le tableau de valeurs puis compléter le tableau ci-dessous (aucun calcul n’est exigé).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tbl>
      <w:tblPr>
        <w:tblInd w:w="958" w:type="dxa"/>
        <w:tblW w:w="6473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803"/>
        <w:gridCol w:w="1133"/>
        <w:gridCol w:w="1134"/>
        <w:gridCol w:w="1134"/>
        <w:gridCol w:w="1134"/>
        <w:gridCol w:w="1135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3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x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-5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-1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0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3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5</w:t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03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f (x)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 w:line="312" w:lineRule="auto"/>
              <w:ind/>
              <w:jc w:val="center"/>
              <w:rPr>
                <w:rFonts w:ascii="Arial" w:hAnsi="Arial" w:cs="Arial"/>
                <w:sz w:val="24"/>
                <w:szCs w:val="24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  <w:r>
              <w:rPr>
                <w:rFonts w:ascii="Arial" w:hAnsi="Arial" w:cs="Arial"/>
                <w:sz w:val="24"/>
                <w:szCs w:val="24"/>
                <w:highlight w:val="none"/>
              </w:rPr>
            </w:r>
          </w:p>
        </w:tc>
      </w:tr>
    </w:tbl>
    <w:p>
      <w:pPr>
        <w:pStyle w:val="846"/>
        <w:pBdr/>
        <w:spacing w:line="312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numPr>
          <w:ilvl w:val="0"/>
          <w:numId w:val="3"/>
        </w:numPr>
        <w:pBdr/>
        <w:spacing w:line="312" w:lineRule="auto"/>
        <w:ind w:right="0" w:hanging="283" w:left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Utiliser les fonctionnalités de la calculatrice pour afficher la représentation graphique de f  sur l’intervalle [-5 ; 5]..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numPr>
          <w:ilvl w:val="0"/>
          <w:numId w:val="3"/>
        </w:numPr>
        <w:pBdr/>
        <w:spacing w:line="312" w:lineRule="auto"/>
        <w:ind w:hanging="283" w:left="283"/>
        <w:rPr>
          <w:rFonts w:ascii="Arial" w:hAnsi="Arial" w:cs="Arial"/>
          <w:sz w:val="24"/>
          <w:szCs w:val="24"/>
          <w:highlight w:val="none"/>
          <w:u w:val="single"/>
        </w:rPr>
      </w:pPr>
      <w:r>
        <w:rPr>
          <w:rFonts w:ascii="Arial" w:hAnsi="Arial" w:cs="Arial"/>
          <w:sz w:val="24"/>
          <w:szCs w:val="24"/>
        </w:rPr>
        <w:t xml:space="preserve">Comment appelle-t-on cette représentation graphique ? ………………………...…………………</w:t>
      </w:r>
      <w:r>
        <w:rPr>
          <w:rFonts w:ascii="Arial" w:hAnsi="Arial" w:cs="Arial"/>
          <w:sz w:val="24"/>
          <w:szCs w:val="24"/>
          <w:highlight w:val="none"/>
          <w:u w:val="single"/>
        </w:rPr>
      </w:r>
      <w:r>
        <w:rPr>
          <w:rFonts w:ascii="Arial" w:hAnsi="Arial" w:cs="Arial"/>
          <w:sz w:val="24"/>
          <w:szCs w:val="24"/>
          <w:highlight w:val="none"/>
          <w:u w:val="single"/>
        </w:rPr>
      </w:r>
    </w:p>
    <w:p>
      <w:pPr>
        <w:pStyle w:val="846"/>
        <w:pBdr/>
        <w:spacing w:after="0" w:before="0" w:line="85" w:lineRule="atLeast"/>
        <w:ind w:right="0" w:firstLine="0" w:left="0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/>
          <w:sz w:val="24"/>
          <w:szCs w:val="24"/>
        </w:rPr>
      </w:r>
      <w:r>
        <w:rPr>
          <w:rFonts w:ascii="Calibri" w:hAnsi="Calibri" w:eastAsia="Calibri" w:cs="Calibri"/>
          <w:sz w:val="24"/>
          <w:szCs w:val="24"/>
        </w:rPr>
      </w:r>
      <w:r>
        <w:rPr>
          <w:rFonts w:ascii="Calibri" w:hAnsi="Calibri" w:eastAsia="Calibri" w:cs="Calibri"/>
          <w:sz w:val="24"/>
          <w:szCs w:val="24"/>
        </w:rPr>
      </w:r>
    </w:p>
    <w:p>
      <w:pPr>
        <w:pStyle w:val="846"/>
        <w:pBdr/>
        <w:shd w:val="nil" w:color="auto"/>
        <w:spacing/>
        <w:ind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/>
          <w:sz w:val="24"/>
          <w:szCs w:val="24"/>
        </w:rPr>
      </w:r>
      <w:r>
        <w:br w:type="page" w:clear="all"/>
      </w:r>
      <w:r>
        <w:rPr>
          <w:rFonts w:ascii="Calibri" w:hAnsi="Calibri" w:eastAsia="Calibri" w:cs="Calibri"/>
          <w:sz w:val="24"/>
          <w:szCs w:val="24"/>
        </w:rPr>
      </w:r>
      <w:r>
        <w:rPr>
          <w:rFonts w:ascii="Calibri" w:hAnsi="Calibri" w:eastAsia="Calibri" w:cs="Calibri"/>
          <w:sz w:val="24"/>
          <w:szCs w:val="24"/>
        </w:rPr>
      </w:r>
    </w:p>
    <w:p>
      <w:pPr>
        <w:pStyle w:val="846"/>
        <w:pBdr/>
        <w:spacing w:after="0" w:before="0"/>
        <w:ind/>
        <w:rPr/>
      </w:pPr>
      <w:r>
        <w:rPr>
          <w:rFonts w:ascii="Arial" w:hAnsi="Arial" w:cs="Arial"/>
          <w:b/>
          <w:bCs/>
          <w:sz w:val="24"/>
          <w:szCs w:val="24"/>
        </w:rPr>
        <w:t xml:space="preserve">EXERCICE 4 </w:t>
      </w:r>
      <w:r>
        <w:rPr>
          <w:rFonts w:ascii="Arial" w:hAnsi="Arial" w:cs="Arial"/>
          <w:i/>
          <w:iCs/>
          <w:sz w:val="24"/>
          <w:szCs w:val="24"/>
          <w:u w:val="none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9" behindDoc="0" locked="0" layoutInCell="1" allowOverlap="1">
                <wp:simplePos x="0" y="0"/>
                <wp:positionH relativeFrom="column">
                  <wp:posOffset>5211445</wp:posOffset>
                </wp:positionH>
                <wp:positionV relativeFrom="paragraph">
                  <wp:posOffset>-88900</wp:posOffset>
                </wp:positionV>
                <wp:extent cx="1009650" cy="371475"/>
                <wp:effectExtent l="0" t="0" r="0" b="0"/>
                <wp:wrapNone/>
                <wp:docPr id="8" name="Image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8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009650" cy="371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7" o:spid="_x0000_s7" type="#_x0000_t75" style="position:absolute;z-index:9;o:allowoverlap:true;o:allowincell:true;mso-position-horizontal-relative:text;margin-left:410.35pt;mso-position-horizontal:absolute;mso-position-vertical-relative:text;margin-top:-7.00pt;mso-position-vertical:absolute;width:79.50pt;height:29.25pt;mso-wrap-distance-left:0.00pt;mso-wrap-distance-top:0.00pt;mso-wrap-distance-right:0.00pt;mso-wrap-distance-bottom:0.00pt;z-index:1;" stroked="false">
                <v:imagedata r:id="rId12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i/>
          <w:iCs/>
          <w:sz w:val="24"/>
          <w:szCs w:val="24"/>
          <w:u w:val="none"/>
        </w:rPr>
        <w:t xml:space="preserve">Toutes les questions sont indépendantes </w:t>
      </w:r>
      <w:r/>
    </w:p>
    <w:p>
      <w:pPr>
        <w:pStyle w:val="846"/>
        <w:pBdr/>
        <w:spacing/>
        <w:ind/>
        <w:rPr>
          <w:rFonts w:ascii="Arial" w:hAnsi="Arial" w:cs="Arial"/>
          <w:sz w:val="24"/>
          <w:szCs w:val="24"/>
          <w:highlight w:val="none"/>
          <w:u w:val="single"/>
        </w:rPr>
      </w:pPr>
      <w:r>
        <w:rPr>
          <w:rFonts w:ascii="Arial" w:hAnsi="Arial" w:cs="Arial"/>
          <w:sz w:val="24"/>
          <w:szCs w:val="24"/>
          <w:u w:val="single"/>
        </w:rPr>
      </w:r>
      <w:r>
        <w:rPr>
          <w:rFonts w:ascii="Arial" w:hAnsi="Arial" w:cs="Arial"/>
          <w:sz w:val="24"/>
          <w:szCs w:val="24"/>
          <w:highlight w:val="none"/>
          <w:u w:val="single"/>
        </w:rPr>
      </w:r>
      <w:r>
        <w:rPr>
          <w:rFonts w:ascii="Arial" w:hAnsi="Arial" w:cs="Arial"/>
          <w:sz w:val="24"/>
          <w:szCs w:val="24"/>
          <w:highlight w:val="none"/>
          <w:u w:val="single"/>
        </w:rPr>
      </w:r>
    </w:p>
    <w:p>
      <w:pPr>
        <w:pStyle w:val="846"/>
        <w:pBdr/>
        <w:spacing/>
        <w:ind/>
        <w:rPr>
          <w:rFonts w:ascii="Arial" w:hAnsi="Arial" w:cs="Arial"/>
          <w:bCs w:val="0"/>
          <w:i w:val="0"/>
          <w:sz w:val="24"/>
          <w:szCs w:val="24"/>
        </w:rPr>
      </w:pPr>
      <w:r>
        <w:rPr>
          <w:rFonts w:ascii="Arial" w:hAnsi="Arial" w:cs="Arial"/>
          <w:i w:val="0"/>
          <w:iCs w:val="0"/>
          <w:sz w:val="24"/>
          <w:szCs w:val="24"/>
        </w:rPr>
        <w:t xml:space="preserve">Laisser les traits de lecture sur le graphique</w:t>
      </w:r>
      <w:r>
        <w:rPr>
          <w:rFonts w:ascii="Arial" w:hAnsi="Arial" w:cs="Arial"/>
          <w:bCs w:val="0"/>
          <w:i w:val="0"/>
          <w:sz w:val="24"/>
          <w:szCs w:val="24"/>
        </w:rPr>
      </w:r>
      <w:r>
        <w:rPr>
          <w:rFonts w:ascii="Arial" w:hAnsi="Arial" w:cs="Arial"/>
          <w:bCs w:val="0"/>
          <w:i w:val="0"/>
          <w:sz w:val="24"/>
          <w:szCs w:val="24"/>
        </w:rPr>
      </w:r>
    </w:p>
    <w:p>
      <w:pPr>
        <w:pStyle w:val="846"/>
        <w:pBdr/>
        <w:spacing/>
        <w:ind/>
        <w:rPr>
          <w:rFonts w:ascii="Arial" w:hAnsi="Arial" w:cs="Arial"/>
          <w:bCs/>
          <w:i/>
          <w:sz w:val="24"/>
          <w:szCs w:val="24"/>
          <w:u w:val="none"/>
        </w:rPr>
      </w:pPr>
      <w:r>
        <w:rPr>
          <w:rFonts w:ascii="Arial" w:hAnsi="Arial" w:cs="Arial"/>
          <w:bCs/>
          <w:i/>
          <w:sz w:val="24"/>
          <w:szCs w:val="24"/>
          <w:u w:val="none"/>
        </w:rPr>
      </w:r>
      <w:r>
        <w:rPr>
          <w:rFonts w:ascii="Arial" w:hAnsi="Arial" w:cs="Arial"/>
          <w:bCs/>
          <w:i/>
          <w:sz w:val="24"/>
          <w:szCs w:val="24"/>
          <w:u w:val="none"/>
        </w:rPr>
      </w:r>
      <w:r>
        <w:rPr>
          <w:rFonts w:ascii="Arial" w:hAnsi="Arial" w:cs="Arial"/>
          <w:bCs/>
          <w:i/>
          <w:sz w:val="24"/>
          <w:szCs w:val="24"/>
          <w:u w:val="none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  <w:highlight w:val="none"/>
        </w:rPr>
      </w:pPr>
      <w:r/>
      <w:r>
        <w:rPr>
          <w:rFonts w:ascii="Arial" w:hAnsi="Arial" w:cs="Arial"/>
          <w:sz w:val="24"/>
          <w:szCs w:val="24"/>
        </w:rPr>
        <w:t xml:space="preserve">Une fonction </w:t>
      </w:r>
      <w:r>
        <w:rPr>
          <w:rFonts w:ascii="Arial" w:hAnsi="Arial" w:cs="Arial"/>
          <w:i/>
          <w:sz w:val="24"/>
          <w:szCs w:val="24"/>
        </w:rPr>
        <w:t xml:space="preserve">f</w:t>
      </w:r>
      <w:r>
        <w:rPr>
          <w:rFonts w:ascii="Arial" w:hAnsi="Arial" w:cs="Arial"/>
          <w:sz w:val="24"/>
          <w:szCs w:val="24"/>
        </w:rPr>
        <w:t xml:space="preserve"> est tracée ci-contre.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846"/>
        <w:pBdr/>
        <w:spacing/>
        <w:ind/>
        <w:rPr>
          <w:rFonts w:ascii="Arial" w:hAnsi="Arial" w:cs="Arial"/>
          <w:bCs w:val="0"/>
          <w:i w:val="0"/>
          <w:sz w:val="24"/>
          <w:szCs w:val="24"/>
        </w:rPr>
      </w:pPr>
      <w:r>
        <w:rPr>
          <w:rFonts w:ascii="Arial" w:hAnsi="Arial" w:cs="Arial"/>
          <w:bCs w:val="0"/>
          <w:i w:val="0"/>
          <w:sz w:val="24"/>
          <w:szCs w:val="24"/>
        </w:rPr>
      </w:r>
      <w:r>
        <w:rPr>
          <w:rFonts w:ascii="Arial" w:hAnsi="Arial" w:cs="Arial"/>
          <w:bCs w:val="0"/>
          <w:i w:val="0"/>
          <w:sz w:val="24"/>
          <w:szCs w:val="24"/>
        </w:rPr>
      </w:r>
      <w:r>
        <w:rPr>
          <w:rFonts w:ascii="Arial" w:hAnsi="Arial" w:cs="Arial"/>
          <w:bCs w:val="0"/>
          <w:i w:val="0"/>
          <w:sz w:val="24"/>
          <w:szCs w:val="24"/>
        </w:rPr>
      </w:r>
    </w:p>
    <w:p>
      <w:pPr>
        <w:pStyle w:val="846"/>
        <w:pBdr/>
        <w:spacing/>
        <w:ind/>
        <w:rPr>
          <w:rFonts w:ascii="Arial" w:hAnsi="Arial" w:cs="Arial"/>
          <w:bCs w:val="0"/>
          <w:i w:val="0"/>
          <w:sz w:val="24"/>
          <w:szCs w:val="24"/>
          <w:highlight w:val="none"/>
        </w:rPr>
      </w:pPr>
      <w:r>
        <w:rPr>
          <w:rFonts w:ascii="Arial" w:hAnsi="Arial" w:cs="Arial"/>
          <w:i w:val="0"/>
          <w:iCs w:val="0"/>
          <w:sz w:val="24"/>
          <w:szCs w:val="24"/>
        </w:rPr>
        <w:t xml:space="preserve">1.</w:t>
      </w:r>
      <w:r>
        <w:rPr>
          <w:rFonts w:ascii="Arial" w:hAnsi="Arial" w:cs="Arial"/>
          <w:sz w:val="24"/>
          <w:szCs w:val="24"/>
        </w:rPr>
        <w:t xml:space="preserve"> Déterminer :</w:t>
      </w:r>
      <w:r>
        <w:rPr>
          <w:rFonts w:ascii="Arial" w:hAnsi="Arial" w:cs="Arial"/>
          <w:bCs w:val="0"/>
          <w:i w:val="0"/>
          <w:sz w:val="24"/>
          <w:szCs w:val="24"/>
          <w:highlight w:val="none"/>
        </w:rPr>
      </w:r>
      <w:r>
        <w:rPr>
          <w:rFonts w:ascii="Arial" w:hAnsi="Arial" w:cs="Arial"/>
          <w:bCs w:val="0"/>
          <w:i w:val="0"/>
          <w:sz w:val="24"/>
          <w:szCs w:val="24"/>
          <w:highlight w:val="none"/>
        </w:rPr>
      </w:r>
    </w:p>
    <w:p>
      <w:pPr>
        <w:pBdr/>
        <w:spacing w:line="360" w:lineRule="auto"/>
        <w:ind/>
        <w:rPr/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a) f(3)  ……………………………....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251671553" behindDoc="0" locked="0" layoutInCell="1" allowOverlap="1">
                <wp:simplePos x="0" y="0"/>
                <wp:positionH relativeFrom="page">
                  <wp:posOffset>3563304</wp:posOffset>
                </wp:positionH>
                <wp:positionV relativeFrom="page">
                  <wp:posOffset>831336</wp:posOffset>
                </wp:positionV>
                <wp:extent cx="3632198" cy="2932429"/>
                <wp:effectExtent l="0" t="0" r="0" b="0"/>
                <wp:wrapNone/>
                <wp:docPr id="9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 rot="0" flipH="0" flipV="0">
                          <a:off x="0" y="0"/>
                          <a:ext cx="3632197" cy="2932428"/>
                          <a:chOff x="0" y="0"/>
                          <a:chExt cx="3632197" cy="2932428"/>
                        </a:xfrm>
                      </wpg:grpSpPr>
                      <wpg:grpSp>
                        <wpg:cNvGrpSpPr/>
                        <wpg:grpSpPr bwMode="auto">
                          <a:xfrm>
                            <a:off x="0" y="0"/>
                            <a:ext cx="3632197" cy="2932428"/>
                            <a:chOff x="0" y="0"/>
                            <a:chExt cx="3632197" cy="2932428"/>
                          </a:xfrm>
                        </wpg:grpSpPr>
                        <wpg:grpSp>
                          <wpg:cNvGrpSpPr/>
                          <wpg:grpSpPr bwMode="auto">
                            <a:xfrm>
                              <a:off x="0" y="0"/>
                              <a:ext cx="3632197" cy="2932428"/>
                              <a:chOff x="0" y="0"/>
                              <a:chExt cx="3632197" cy="2932428"/>
                            </a:xfrm>
                          </wpg:grpSpPr>
                          <wpg:grpSp>
                            <wpg:cNvGrpSpPr/>
                            <wpg:grpSpPr bwMode="auto">
                              <a:xfrm>
                                <a:off x="0" y="52702"/>
                                <a:ext cx="3600131" cy="2879724"/>
                                <a:chOff x="0" y="0"/>
                                <a:chExt cx="3600131" cy="2879724"/>
                              </a:xfrm>
                            </wpg:grpSpPr>
                            <wps:wsp>
                              <wps:cNvPr id="0" name=""/>
                              <wps:cNvSpPr/>
                              <wps:spPr bwMode="auto">
                                <a:xfrm>
                                  <a:off x="0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" name=""/>
                              <wps:cNvSpPr/>
                              <wps:spPr bwMode="auto">
                                <a:xfrm>
                                  <a:off x="179703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"/>
                              <wps:cNvSpPr/>
                              <wps:spPr bwMode="auto">
                                <a:xfrm>
                                  <a:off x="360042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"/>
                              <wps:cNvSpPr/>
                              <wps:spPr bwMode="auto">
                                <a:xfrm>
                                  <a:off x="539748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"/>
                              <wps:cNvSpPr/>
                              <wps:spPr bwMode="auto">
                                <a:xfrm>
                                  <a:off x="720090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"/>
                              <wps:cNvSpPr/>
                              <wps:spPr bwMode="auto">
                                <a:xfrm>
                                  <a:off x="899794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"/>
                              <wps:cNvSpPr/>
                              <wps:spPr bwMode="auto">
                                <a:xfrm>
                                  <a:off x="1080135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"/>
                              <wps:cNvSpPr/>
                              <wps:spPr bwMode="auto">
                                <a:xfrm>
                                  <a:off x="1259839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"/>
                              <wps:cNvSpPr/>
                              <wps:spPr bwMode="auto">
                                <a:xfrm>
                                  <a:off x="1440178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"/>
                              <wps:cNvSpPr/>
                              <wps:spPr bwMode="auto">
                                <a:xfrm>
                                  <a:off x="1619884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"/>
                              <wps:cNvSpPr/>
                              <wps:spPr bwMode="auto">
                                <a:xfrm>
                                  <a:off x="1800225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"/>
                              <wps:cNvSpPr/>
                              <wps:spPr bwMode="auto">
                                <a:xfrm>
                                  <a:off x="1979928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"/>
                              <wps:cNvSpPr/>
                              <wps:spPr bwMode="auto">
                                <a:xfrm>
                                  <a:off x="2160268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"/>
                              <wps:cNvSpPr/>
                              <wps:spPr bwMode="auto">
                                <a:xfrm>
                                  <a:off x="2339974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"/>
                              <wps:cNvSpPr/>
                              <wps:spPr bwMode="auto">
                                <a:xfrm>
                                  <a:off x="2520313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"/>
                              <wps:cNvSpPr/>
                              <wps:spPr bwMode="auto">
                                <a:xfrm>
                                  <a:off x="2700018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"/>
                              <wps:cNvSpPr/>
                              <wps:spPr bwMode="auto">
                                <a:xfrm>
                                  <a:off x="2879724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"/>
                              <wps:cNvSpPr/>
                              <wps:spPr bwMode="auto">
                                <a:xfrm>
                                  <a:off x="3060064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"/>
                              <wps:cNvSpPr/>
                              <wps:spPr bwMode="auto">
                                <a:xfrm>
                                  <a:off x="3239768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"/>
                              <wps:cNvSpPr/>
                              <wps:spPr bwMode="auto">
                                <a:xfrm>
                                  <a:off x="3420108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"/>
                              <wps:cNvSpPr/>
                              <wps:spPr bwMode="auto">
                                <a:xfrm>
                                  <a:off x="3599814" y="0"/>
                                  <a:ext cx="0" cy="287972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"/>
                              <wps:cNvSpPr/>
                              <wps:spPr bwMode="auto">
                                <a:xfrm>
                                  <a:off x="0" y="0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"/>
                              <wps:cNvSpPr/>
                              <wps:spPr bwMode="auto">
                                <a:xfrm>
                                  <a:off x="0" y="179703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"/>
                              <wps:cNvSpPr/>
                              <wps:spPr bwMode="auto">
                                <a:xfrm>
                                  <a:off x="0" y="360042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"/>
                              <wps:cNvSpPr/>
                              <wps:spPr bwMode="auto">
                                <a:xfrm>
                                  <a:off x="0" y="539748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"/>
                              <wps:cNvSpPr/>
                              <wps:spPr bwMode="auto">
                                <a:xfrm>
                                  <a:off x="0" y="720088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" name=""/>
                              <wps:cNvSpPr/>
                              <wps:spPr bwMode="auto">
                                <a:xfrm>
                                  <a:off x="0" y="899793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"/>
                              <wps:cNvSpPr/>
                              <wps:spPr bwMode="auto">
                                <a:xfrm>
                                  <a:off x="0" y="1080133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"/>
                              <wps:cNvSpPr/>
                              <wps:spPr bwMode="auto">
                                <a:xfrm>
                                  <a:off x="0" y="1259838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9" name=""/>
                              <wps:cNvSpPr/>
                              <wps:spPr bwMode="auto">
                                <a:xfrm>
                                  <a:off x="0" y="1440178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0" name=""/>
                              <wps:cNvSpPr/>
                              <wps:spPr bwMode="auto">
                                <a:xfrm>
                                  <a:off x="0" y="1619883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"/>
                              <wps:cNvSpPr/>
                              <wps:spPr bwMode="auto">
                                <a:xfrm>
                                  <a:off x="0" y="1800223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"/>
                              <wps:cNvSpPr/>
                              <wps:spPr bwMode="auto">
                                <a:xfrm>
                                  <a:off x="0" y="1979928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"/>
                              <wps:cNvSpPr/>
                              <wps:spPr bwMode="auto">
                                <a:xfrm>
                                  <a:off x="316" y="2160268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"/>
                              <wps:cNvSpPr/>
                              <wps:spPr bwMode="auto">
                                <a:xfrm>
                                  <a:off x="0" y="2339974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"/>
                              <wps:cNvSpPr/>
                              <wps:spPr bwMode="auto">
                                <a:xfrm>
                                  <a:off x="0" y="2520313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"/>
                              <wps:cNvSpPr/>
                              <wps:spPr bwMode="auto">
                                <a:xfrm>
                                  <a:off x="0" y="2700018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"/>
                              <wps:cNvSpPr/>
                              <wps:spPr bwMode="auto">
                                <a:xfrm>
                                  <a:off x="0" y="2879724"/>
                                  <a:ext cx="359981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GrpSpPr/>
                            <wpg:grpSpPr bwMode="auto">
                              <a:xfrm>
                                <a:off x="0" y="1467483"/>
                                <a:ext cx="3535996" cy="63498"/>
                                <a:chOff x="0" y="0"/>
                                <a:chExt cx="3535996" cy="63498"/>
                              </a:xfrm>
                            </wpg:grpSpPr>
                            <wps:wsp>
                              <wps:cNvPr id="38" name=""/>
                              <wps:cNvSpPr/>
                              <wps:spPr bwMode="auto">
                                <a:xfrm flipH="0" flipV="0">
                                  <a:off x="0" y="25399"/>
                                  <a:ext cx="353599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  <a:tailEnd type="triangle" w="sm" len="sm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"/>
                              <wps:cNvSpPr/>
                              <wps:spPr bwMode="auto">
                                <a:xfrm>
                                  <a:off x="0" y="0"/>
                                  <a:ext cx="0" cy="634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" name=""/>
                              <wps:cNvSpPr/>
                              <wps:spPr bwMode="auto">
                                <a:xfrm>
                                  <a:off x="360042" y="0"/>
                                  <a:ext cx="0" cy="634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"/>
                              <wps:cNvSpPr/>
                              <wps:spPr bwMode="auto">
                                <a:xfrm>
                                  <a:off x="720090" y="0"/>
                                  <a:ext cx="0" cy="634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"/>
                              <wps:cNvSpPr/>
                              <wps:spPr bwMode="auto">
                                <a:xfrm>
                                  <a:off x="1080135" y="0"/>
                                  <a:ext cx="0" cy="634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"/>
                              <wps:cNvSpPr/>
                              <wps:spPr bwMode="auto">
                                <a:xfrm>
                                  <a:off x="1440178" y="0"/>
                                  <a:ext cx="0" cy="634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"/>
                              <wps:cNvSpPr/>
                              <wps:spPr bwMode="auto">
                                <a:xfrm>
                                  <a:off x="1800225" y="0"/>
                                  <a:ext cx="0" cy="634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"/>
                              <wps:cNvSpPr/>
                              <wps:spPr bwMode="auto">
                                <a:xfrm>
                                  <a:off x="2160268" y="0"/>
                                  <a:ext cx="0" cy="634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"/>
                              <wps:cNvSpPr/>
                              <wps:spPr bwMode="auto">
                                <a:xfrm>
                                  <a:off x="2520313" y="0"/>
                                  <a:ext cx="0" cy="634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"/>
                              <wps:cNvSpPr/>
                              <wps:spPr bwMode="auto">
                                <a:xfrm>
                                  <a:off x="2879724" y="0"/>
                                  <a:ext cx="0" cy="634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"/>
                              <wps:cNvSpPr/>
                              <wps:spPr bwMode="auto">
                                <a:xfrm>
                                  <a:off x="3239768" y="0"/>
                                  <a:ext cx="0" cy="634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GrpSpPr/>
                            <wpg:grpSpPr bwMode="auto">
                              <a:xfrm>
                                <a:off x="1774823" y="106816"/>
                                <a:ext cx="50798" cy="2825610"/>
                                <a:chOff x="0" y="0"/>
                                <a:chExt cx="50798" cy="2825610"/>
                              </a:xfrm>
                            </wpg:grpSpPr>
                            <wps:wsp>
                              <wps:cNvPr id="49" name=""/>
                              <wps:cNvSpPr/>
                              <wps:spPr bwMode="auto">
                                <a:xfrm flipH="0" flipV="1">
                                  <a:off x="25399" y="0"/>
                                  <a:ext cx="0" cy="282561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  <a:tailEnd type="triangle" w="sm" len="sm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"/>
                              <wps:cNvSpPr/>
                              <wps:spPr bwMode="auto">
                                <a:xfrm>
                                  <a:off x="0" y="305930"/>
                                  <a:ext cx="507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"/>
                              <wps:cNvSpPr/>
                              <wps:spPr bwMode="auto">
                                <a:xfrm>
                                  <a:off x="0" y="665975"/>
                                  <a:ext cx="507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"/>
                              <wps:cNvSpPr/>
                              <wps:spPr bwMode="auto">
                                <a:xfrm>
                                  <a:off x="0" y="1026020"/>
                                  <a:ext cx="507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"/>
                              <wps:cNvSpPr/>
                              <wps:spPr bwMode="auto">
                                <a:xfrm>
                                  <a:off x="0" y="1386065"/>
                                  <a:ext cx="507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"/>
                              <wps:cNvSpPr/>
                              <wps:spPr bwMode="auto">
                                <a:xfrm>
                                  <a:off x="0" y="1746110"/>
                                  <a:ext cx="507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"/>
                              <wps:cNvSpPr/>
                              <wps:spPr bwMode="auto">
                                <a:xfrm>
                                  <a:off x="0" y="2106155"/>
                                  <a:ext cx="507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" name=""/>
                              <wps:cNvSpPr/>
                              <wps:spPr bwMode="auto">
                                <a:xfrm>
                                  <a:off x="0" y="2466200"/>
                                  <a:ext cx="507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099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  <a:prstDash val="solid"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"/>
                              <wps:cNvSpPr/>
                              <wps:spPr bwMode="auto">
                                <a:xfrm>
                                  <a:off x="0" y="2825610"/>
                                  <a:ext cx="5079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>
                                      <a:alpha val="75000"/>
                                    </a:srgbClr>
                                  </a:solidFill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GrpSpPr/>
                            <wpg:grpSpPr bwMode="auto">
                              <a:xfrm>
                                <a:off x="1609723" y="1234756"/>
                                <a:ext cx="2022473" cy="521650"/>
                                <a:chOff x="0" y="0"/>
                                <a:chExt cx="2022473" cy="521650"/>
                              </a:xfrm>
                            </wpg:grpSpPr>
                            <wps:wsp>
                              <wps:cNvPr id="58" name=""/>
                              <wps:cNvSpPr txBox="1"/>
                              <wps:spPr bwMode="auto">
                                <a:xfrm flipH="0" flipV="0">
                                  <a:off x="312736" y="210501"/>
                                  <a:ext cx="327024" cy="2952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846"/>
                                      <w:pBdr/>
                                      <w:spacing/>
                                      <w:ind/>
                                      <w:jc w:val="center"/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b/>
                                        <w:color w:val="000000"/>
                                      </w:rPr>
                                      <w:t xml:space="preserve">1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  <w:sz w:val="20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  <w:sz w:val="20"/>
                                      </w:rPr>
                                    </w:r>
                                  </w:p>
                                </w:txbxContent>
                              </wps:txbx>
                              <wps:bodyPr wrap="square" lIns="63499" tIns="63499" rIns="63499" bIns="63499" upright="1"/>
                            </wps:wsp>
                            <wps:wsp>
                              <wps:cNvPr id="59" name=""/>
                              <wps:cNvSpPr txBox="1"/>
                              <wps:spPr bwMode="auto">
                                <a:xfrm>
                                  <a:off x="0" y="194626"/>
                                  <a:ext cx="253998" cy="3270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846"/>
                                      <w:pBdr/>
                                      <w:spacing/>
                                      <w:ind/>
                                      <w:rPr>
                                        <w:rFonts w:ascii="Times New Roman" w:hAnsi="Times New Roman"/>
                                        <w:color w:val="00000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0"/>
                                      </w:rPr>
                                      <w:t xml:space="preserve">O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0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0"/>
                                      </w:rPr>
                                    </w:r>
                                  </w:p>
                                </w:txbxContent>
                              </wps:txbx>
                              <wps:bodyPr wrap="square" lIns="63499" tIns="63499" rIns="63499" bIns="63499" upright="1"/>
                            </wps:wsp>
                            <wps:wsp>
                              <wps:cNvPr id="60" name=""/>
                              <wps:cNvSpPr txBox="1"/>
                              <wps:spPr bwMode="auto">
                                <a:xfrm flipH="0" flipV="0">
                                  <a:off x="1810384" y="0"/>
                                  <a:ext cx="212088" cy="4127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846"/>
                                      <w:pBdr/>
                                      <w:spacing/>
                                      <w:ind/>
                                      <w:jc w:val="right"/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color w:val="00000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color w:val="000000"/>
                                        <w:sz w:val="20"/>
                                      </w:rPr>
                                      <w:t xml:space="preserve">x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color w:val="000000"/>
                                        <w:sz w:val="20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color w:val="000000"/>
                                        <w:sz w:val="20"/>
                                      </w:rPr>
                                    </w:r>
                                  </w:p>
                                </w:txbxContent>
                              </wps:txbx>
                              <wps:bodyPr wrap="square" lIns="63499" tIns="63499" rIns="63499" bIns="63499" upright="1"/>
                            </wps:wsp>
                          </wpg:grpSp>
                          <wpg:grpSp>
                            <wpg:cNvGrpSpPr/>
                            <wpg:grpSpPr bwMode="auto">
                              <a:xfrm>
                                <a:off x="1511616" y="0"/>
                                <a:ext cx="625790" cy="1756407"/>
                                <a:chOff x="0" y="0"/>
                                <a:chExt cx="625790" cy="1756407"/>
                              </a:xfrm>
                            </wpg:grpSpPr>
                            <wps:wsp>
                              <wps:cNvPr id="61" name=""/>
                              <wps:cNvSpPr txBox="1"/>
                              <wps:spPr bwMode="auto">
                                <a:xfrm flipH="0" flipV="0">
                                  <a:off x="0" y="1065529"/>
                                  <a:ext cx="327024" cy="3270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846"/>
                                      <w:pBdr/>
                                      <w:spacing/>
                                      <w:ind/>
                                      <w:jc w:val="right"/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Calibri" w:hAnsi="Calibri" w:eastAsia="Calibri" w:cs="Calibri"/>
                                        <w:b/>
                                        <w:color w:val="000000"/>
                                        <w:sz w:val="22"/>
                                        <w:szCs w:val="22"/>
                                      </w:rPr>
                                      <w:t xml:space="preserve">1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  <w:sz w:val="20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  <w:sz w:val="20"/>
                                      </w:rPr>
                                    </w:r>
                                  </w:p>
                                </w:txbxContent>
                              </wps:txbx>
                              <wps:bodyPr wrap="square" lIns="63499" tIns="63499" rIns="63499" bIns="63499" upright="1"/>
                            </wps:wsp>
                            <wps:wsp>
                              <wps:cNvPr id="62" name=""/>
                              <wps:cNvSpPr txBox="1"/>
                              <wps:spPr bwMode="auto">
                                <a:xfrm flipH="0" flipV="0">
                                  <a:off x="270191" y="0"/>
                                  <a:ext cx="355599" cy="3376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846"/>
                                      <w:pBdr/>
                                      <w:spacing/>
                                      <w:ind/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color w:val="00000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color w:val="000000"/>
                                        <w:sz w:val="20"/>
                                      </w:rPr>
                                      <w:t xml:space="preserve"> y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color w:val="000000"/>
                                        <w:sz w:val="20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color w:val="000000"/>
                                        <w:sz w:val="20"/>
                                      </w:rPr>
                                    </w:r>
                                  </w:p>
                                </w:txbxContent>
                              </wps:txbx>
                              <wps:bodyPr wrap="square" lIns="63499" tIns="63499" rIns="63499" bIns="63499" upright="1"/>
                            </wps:wsp>
                            <wps:wsp>
                              <wps:cNvPr id="63" name=""/>
                              <wps:cNvSpPr txBox="1"/>
                              <wps:spPr bwMode="auto">
                                <a:xfrm>
                                  <a:off x="98106" y="1429383"/>
                                  <a:ext cx="253998" cy="3270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0">
                                  <a:noFill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pStyle w:val="846"/>
                                      <w:pBdr/>
                                      <w:spacing/>
                                      <w:ind/>
                                      <w:rPr>
                                        <w:rFonts w:ascii="Times New Roman" w:hAnsi="Times New Roman"/>
                                        <w:color w:val="00000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0"/>
                                      </w:rPr>
                                      <w:t xml:space="preserve">O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0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  <w:sz w:val="20"/>
                                      </w:rPr>
                                    </w:r>
                                  </w:p>
                                </w:txbxContent>
                              </wps:txbx>
                              <wps:bodyPr wrap="square" lIns="63499" tIns="63499" rIns="63499" bIns="63499" upright="1"/>
                            </wps:wsp>
                          </wpg:grpSp>
                        </wpg:grpSp>
                        <wps:wsp>
                          <wps:cNvPr id="64" name=""/>
                          <wps:cNvSpPr/>
                          <wps:spPr bwMode="auto">
                            <a:xfrm flipH="0" flipV="0">
                              <a:off x="899793" y="592453"/>
                              <a:ext cx="353376" cy="273495"/>
                            </a:xfrm>
                            <a:custGeom>
                              <a:avLst/>
                              <a:gdLst>
                                <a:gd name="gd0" fmla="val 65536"/>
                                <a:gd name="gd1" fmla="val 0"/>
                                <a:gd name="gd2" fmla="val 284"/>
                                <a:gd name="gd3" fmla="val 211"/>
                                <a:gd name="gd4" fmla="val 0"/>
                                <a:gd name="gd5" fmla="val 430"/>
                                <a:gd name="gd6" fmla="val 284"/>
                              </a:gdLst>
                              <a:ahLst/>
                              <a:cxnLst/>
                              <a:rect l="0" t="0" r="r" b="b"/>
                              <a:pathLst>
                                <a:path w="430" h="284" fill="norm" stroke="1" extrusionOk="0">
                                  <a:moveTo>
                                    <a:pt x="gd1" y="gd2"/>
                                  </a:moveTo>
                                  <a:cubicBezTo>
                                    <a:pt x="69" y="142"/>
                                    <a:pt x="139" y="0"/>
                                    <a:pt x="211" y="0"/>
                                  </a:cubicBezTo>
                                  <a:cubicBezTo>
                                    <a:pt x="283" y="0"/>
                                    <a:pt x="392" y="211"/>
                                    <a:pt x="430" y="284"/>
                                  </a:cubicBez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>
                                  <a:alpha val="75000"/>
                                </a:srgb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"/>
                          <wps:cNvSpPr/>
                          <wps:spPr bwMode="auto">
                            <a:xfrm flipH="1" flipV="1">
                              <a:off x="1253171" y="865950"/>
                              <a:ext cx="187006" cy="626615"/>
                            </a:xfrm>
                            <a:custGeom>
                              <a:avLst/>
                              <a:gdLst>
                                <a:gd name="gd0" fmla="val 65536"/>
                                <a:gd name="gd1" fmla="val 0"/>
                                <a:gd name="gd2" fmla="val 0"/>
                                <a:gd name="gd3" fmla="val 21600"/>
                                <a:gd name="gd4" fmla="val 21600"/>
                              </a:gdLst>
                              <a:ahLst/>
                              <a:cxnLst/>
                              <a:rect l="0" t="0" r="r" b="b"/>
                              <a:pathLst>
                                <a:path w="21600" h="21600" fill="norm" stroke="1" extrusionOk="0">
                                  <a:moveTo>
                                    <a:pt x="gd1" y="gd2"/>
                                  </a:moveTo>
                                  <a:lnTo>
                                    <a:pt x="gd3" y="gd4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>
                                  <a:alpha val="75000"/>
                                </a:srgbClr>
                              </a:solidFill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"/>
                          <wps:cNvSpPr/>
                          <wps:spPr bwMode="auto">
                            <a:xfrm flipH="0" flipV="1">
                              <a:off x="360045" y="865950"/>
                              <a:ext cx="539748" cy="938372"/>
                            </a:xfrm>
                            <a:custGeom>
                              <a:avLst/>
                              <a:gdLst>
                                <a:gd name="gd0" fmla="val 65536"/>
                                <a:gd name="gd1" fmla="val 0"/>
                                <a:gd name="gd2" fmla="val 0"/>
                                <a:gd name="gd3" fmla="val 21600"/>
                                <a:gd name="gd4" fmla="val 21600"/>
                              </a:gdLst>
                              <a:ahLst/>
                              <a:cxnLst/>
                              <a:rect l="0" t="0" r="r" b="b"/>
                              <a:pathLst>
                                <a:path w="21600" h="21600" fill="norm" stroke="1" extrusionOk="0">
                                  <a:moveTo>
                                    <a:pt x="gd1" y="gd2"/>
                                  </a:moveTo>
                                  <a:lnTo>
                                    <a:pt x="gd3" y="gd4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>
                                  <a:alpha val="75000"/>
                                </a:srgbClr>
                              </a:solidFill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"/>
                          <wps:cNvSpPr/>
                          <wps:spPr bwMode="auto">
                            <a:xfrm flipH="0" flipV="0">
                              <a:off x="1675129" y="1904145"/>
                              <a:ext cx="664843" cy="668714"/>
                            </a:xfrm>
                            <a:custGeom>
                              <a:avLst/>
                              <a:gdLst>
                                <a:gd name="gd0" fmla="val 65536"/>
                                <a:gd name="gd1" fmla="val 0"/>
                                <a:gd name="gd2" fmla="val 0"/>
                                <a:gd name="gd3" fmla="val 267"/>
                                <a:gd name="gd4" fmla="val 387"/>
                                <a:gd name="gd5" fmla="val 739"/>
                                <a:gd name="gd6" fmla="val 1237"/>
                                <a:gd name="gd7" fmla="val 1417"/>
                                <a:gd name="gd8" fmla="val 1521"/>
                              </a:gdLst>
                              <a:ahLst/>
                              <a:cxnLst/>
                              <a:rect l="0" t="0" r="r" b="b"/>
                              <a:pathLst>
                                <a:path w="1417" h="1521" fill="norm" stroke="1" extrusionOk="0">
                                  <a:moveTo>
                                    <a:pt x="gd1" y="gd2"/>
                                  </a:moveTo>
                                  <a:cubicBezTo>
                                    <a:pt x="72" y="90"/>
                                    <a:pt x="144" y="181"/>
                                    <a:pt x="267" y="387"/>
                                  </a:cubicBezTo>
                                  <a:cubicBezTo>
                                    <a:pt x="390" y="593"/>
                                    <a:pt x="547" y="1048"/>
                                    <a:pt x="739" y="1237"/>
                                  </a:cubicBezTo>
                                  <a:cubicBezTo>
                                    <a:pt x="931" y="1426"/>
                                    <a:pt x="1174" y="1473"/>
                                    <a:pt x="1417" y="1521"/>
                                  </a:cubicBez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>
                                  <a:alpha val="75000"/>
                                </a:srgbClr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"/>
                          <wps:cNvSpPr/>
                          <wps:spPr bwMode="auto">
                            <a:xfrm flipH="0" flipV="1">
                              <a:off x="2700018" y="952499"/>
                              <a:ext cx="899794" cy="900428"/>
                            </a:xfrm>
                            <a:custGeom>
                              <a:avLst/>
                              <a:gdLst>
                                <a:gd name="gd0" fmla="val 65536"/>
                                <a:gd name="gd1" fmla="val 0"/>
                                <a:gd name="gd2" fmla="val 0"/>
                                <a:gd name="gd3" fmla="val 21600"/>
                                <a:gd name="gd4" fmla="val 21600"/>
                              </a:gdLst>
                              <a:ahLst/>
                              <a:cxnLst/>
                              <a:rect l="0" t="0" r="r" b="b"/>
                              <a:pathLst>
                                <a:path w="21600" h="21600" fill="norm" stroke="1" extrusionOk="0">
                                  <a:moveTo>
                                    <a:pt x="gd1" y="gd2"/>
                                  </a:moveTo>
                                  <a:lnTo>
                                    <a:pt x="gd3" y="gd4"/>
                                  </a:lnTo>
                                </a:path>
                              </a:pathLst>
                            </a:custGeom>
                            <a:noFill/>
                            <a:ln w="15875">
                              <a:solidFill>
                                <a:srgbClr val="000000">
                                  <a:alpha val="75000"/>
                                </a:srgbClr>
                              </a:solidFill>
                            </a:ln>
                          </wps:spPr>
                          <wps:bodyPr rot="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"/>
                          <wps:cNvSpPr txBox="1"/>
                          <wps:spPr bwMode="auto">
                            <a:xfrm>
                              <a:off x="528826" y="921573"/>
                              <a:ext cx="202543" cy="287911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846"/>
                                  <w:pBdr/>
                                  <w:spacing/>
                                  <w:ind/>
                                  <w:rPr>
                                    <w:b/>
                                    <w:bCs/>
                                    <w:i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</w:rPr>
                                  <w:t xml:space="preserve">f</w:t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</w:rPr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</w:rPr>
                                </w:r>
                              </w:p>
                            </w:txbxContent>
                          </wps:txbx>
                          <wps:bodyPr wrap="square" lIns="91440" tIns="45720" rIns="91440" bIns="45720" upright="1">
                            <a:spAutoFit/>
                          </wps:bodyPr>
                        </wps:wsp>
                      </wpg:grpSp>
                      <wps:wsp>
                        <wps:cNvPr id="70" name=""/>
                        <wps:cNvSpPr/>
                        <wps:spPr bwMode="auto">
                          <a:xfrm rot="11935341" flipH="1" flipV="0">
                            <a:off x="2521221" y="910731"/>
                            <a:ext cx="202734" cy="1709166"/>
                          </a:xfrm>
                          <a:prstGeom prst="arc">
                            <a:avLst>
                              <a:gd name="adj1" fmla="val 16170352"/>
                              <a:gd name="adj2" fmla="val 19537444"/>
                            </a:avLst>
                          </a:prstGeom>
                          <a:ln w="12699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>
                              <a:shade val="50000"/>
                            </a:schemeClr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"/>
                        <wps:cNvSpPr/>
                        <wps:spPr bwMode="auto">
                          <a:xfrm rot="19384663" flipH="1" flipV="0">
                            <a:off x="1724143" y="1303659"/>
                            <a:ext cx="228996" cy="1264468"/>
                          </a:xfrm>
                          <a:prstGeom prst="arc">
                            <a:avLst>
                              <a:gd name="adj1" fmla="val 16468701"/>
                              <a:gd name="adj2" fmla="val 0"/>
                            </a:avLst>
                          </a:prstGeom>
                          <a:ln w="12699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>
                              <a:shade val="50000"/>
                            </a:schemeClr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0000" style="position:absolute;z-index:251671553;o:allowoverlap:true;o:allowincell:true;mso-position-horizontal-relative:page;margin-left:280.58pt;mso-position-horizontal:absolute;mso-position-vertical-relative:page;margin-top:65.46pt;mso-position-vertical:absolute;width:286.00pt;height:230.90pt;mso-wrap-distance-left:0.00pt;mso-wrap-distance-top:0.00pt;mso-wrap-distance-right:0.00pt;mso-wrap-distance-bottom:0.00pt;rotation:0;" coordorigin="0,0" coordsize="36321,29324">
                <v:group id="group 9" o:spid="_x0000_s0000" style="position:absolute;left:0;top:0;width:36321;height:29324;" coordorigin="0,0" coordsize="36321,29324">
                  <v:group id="group 10" o:spid="_x0000_s0000" style="position:absolute;left:0;top:0;width:36321;height:29324;" coordorigin="0,0" coordsize="36321,29324">
                    <v:group id="group 11" o:spid="_x0000_s0000" style="position:absolute;left:0;top:527;width:36001;height:28797;" coordorigin="0,0" coordsize="36001,28797">
                      <v:line id="shape 12" o:spid="_x0000_s12" style="position:absolute;left:0;text-align:left;z-index:251671553;visibility:visible;" from="280.6pt,65.5pt" to="566.6pt,296.4pt" filled="f" strokecolor="#000000"/>
                      <v:line id="shape 13" o:spid="_x0000_s13" style="position:absolute;left:0;text-align:left;z-index:251671553;visibility:visible;" from="280.6pt,65.5pt" to="566.6pt,296.4pt" filled="f" strokecolor="#000000"/>
                      <v:line id="shape 14" o:spid="_x0000_s14" style="position:absolute;left:0;text-align:left;z-index:251671553;visibility:visible;" from="280.6pt,65.5pt" to="566.6pt,296.4pt" filled="f" strokecolor="#000000"/>
                      <v:line id="shape 15" o:spid="_x0000_s15" style="position:absolute;left:0;text-align:left;z-index:251671553;visibility:visible;" from="280.6pt,65.5pt" to="566.6pt,296.4pt" filled="f" strokecolor="#000000"/>
                      <v:line id="shape 16" o:spid="_x0000_s16" style="position:absolute;left:0;text-align:left;z-index:251671553;visibility:visible;" from="280.6pt,65.5pt" to="566.6pt,296.4pt" filled="f" strokecolor="#000000"/>
                      <v:line id="shape 17" o:spid="_x0000_s17" style="position:absolute;left:0;text-align:left;z-index:251671553;visibility:visible;" from="280.6pt,65.5pt" to="566.6pt,296.4pt" filled="f" strokecolor="#000000"/>
                      <v:line id="shape 18" o:spid="_x0000_s18" style="position:absolute;left:0;text-align:left;z-index:251671553;visibility:visible;" from="280.6pt,65.5pt" to="566.6pt,296.4pt" filled="f" strokecolor="#000000"/>
                      <v:line id="shape 19" o:spid="_x0000_s19" style="position:absolute;left:0;text-align:left;z-index:251671553;visibility:visible;" from="280.6pt,65.5pt" to="566.6pt,296.4pt" filled="f" strokecolor="#000000"/>
                      <v:line id="shape 20" o:spid="_x0000_s20" style="position:absolute;left:0;text-align:left;z-index:251671553;visibility:visible;" from="280.6pt,65.5pt" to="566.6pt,296.4pt" filled="f" strokecolor="#000000"/>
                      <v:line id="shape 21" o:spid="_x0000_s21" style="position:absolute;left:0;text-align:left;z-index:251671553;visibility:visible;" from="280.6pt,65.5pt" to="566.6pt,296.4pt" filled="f" strokecolor="#000000"/>
                      <v:line id="shape 22" o:spid="_x0000_s22" style="position:absolute;left:0;text-align:left;z-index:251671553;visibility:visible;" from="280.6pt,65.5pt" to="566.6pt,296.4pt" filled="f" strokecolor="#000000"/>
                      <v:line id="shape 23" o:spid="_x0000_s23" style="position:absolute;left:0;text-align:left;z-index:251671553;visibility:visible;" from="280.6pt,65.5pt" to="566.6pt,296.4pt" filled="f" strokecolor="#000000"/>
                      <v:line id="shape 24" o:spid="_x0000_s24" style="position:absolute;left:0;text-align:left;z-index:251671553;visibility:visible;" from="280.6pt,65.5pt" to="566.6pt,296.4pt" filled="f" strokecolor="#000000"/>
                      <v:line id="shape 25" o:spid="_x0000_s25" style="position:absolute;left:0;text-align:left;z-index:251671553;visibility:visible;" from="280.6pt,65.5pt" to="566.6pt,296.4pt" filled="f" strokecolor="#000000"/>
                      <v:line id="shape 26" o:spid="_x0000_s26" style="position:absolute;left:0;text-align:left;z-index:251671553;visibility:visible;" from="280.6pt,65.5pt" to="566.6pt,296.4pt" filled="f" strokecolor="#000000"/>
                      <v:line id="shape 27" o:spid="_x0000_s27" style="position:absolute;left:0;text-align:left;z-index:251671553;visibility:visible;" from="280.6pt,65.5pt" to="566.6pt,296.4pt" filled="f" strokecolor="#000000"/>
                      <v:line id="shape 28" o:spid="_x0000_s28" style="position:absolute;left:0;text-align:left;z-index:251671553;visibility:visible;" from="280.6pt,65.5pt" to="566.6pt,296.4pt" filled="f" strokecolor="#000000"/>
                      <v:line id="shape 29" o:spid="_x0000_s29" style="position:absolute;left:0;text-align:left;z-index:251671553;visibility:visible;" from="280.6pt,65.5pt" to="566.6pt,296.4pt" filled="f" strokecolor="#000000"/>
                      <v:line id="shape 30" o:spid="_x0000_s30" style="position:absolute;left:0;text-align:left;z-index:251671553;visibility:visible;" from="280.6pt,65.5pt" to="566.6pt,296.4pt" filled="f" strokecolor="#000000"/>
                      <v:line id="shape 31" o:spid="_x0000_s31" style="position:absolute;left:0;text-align:left;z-index:251671553;visibility:visible;" from="280.6pt,65.5pt" to="566.6pt,296.4pt" filled="f" strokecolor="#000000"/>
                      <v:line id="shape 32" o:spid="_x0000_s32" style="position:absolute;left:0;text-align:left;z-index:251671553;visibility:visible;" from="280.6pt,65.5pt" to="566.6pt,296.4pt" filled="f" strokecolor="#000000"/>
                      <v:line id="shape 33" o:spid="_x0000_s33" style="position:absolute;left:0;text-align:left;z-index:251671553;visibility:visible;" from="280.6pt,65.5pt" to="566.6pt,296.4pt" filled="f" strokecolor="#000000"/>
                      <v:line id="shape 34" o:spid="_x0000_s34" style="position:absolute;left:0;text-align:left;z-index:251671553;visibility:visible;" from="280.6pt,65.5pt" to="566.6pt,296.4pt" filled="f" strokecolor="#000000"/>
                      <v:line id="shape 35" o:spid="_x0000_s35" style="position:absolute;left:0;text-align:left;z-index:251671553;visibility:visible;" from="280.6pt,65.5pt" to="566.6pt,296.4pt" filled="f" strokecolor="#000000"/>
                      <v:line id="shape 36" o:spid="_x0000_s36" style="position:absolute;left:0;text-align:left;z-index:251671553;visibility:visible;" from="280.6pt,65.5pt" to="566.6pt,296.4pt" filled="f" strokecolor="#000000"/>
                      <v:line id="shape 37" o:spid="_x0000_s37" style="position:absolute;left:0;text-align:left;z-index:251671553;visibility:visible;" from="280.6pt,65.5pt" to="566.6pt,296.4pt" filled="f" strokecolor="#000000"/>
                      <v:line id="shape 38" o:spid="_x0000_s38" style="position:absolute;left:0;text-align:left;z-index:251671553;visibility:visible;" from="280.6pt,65.5pt" to="566.6pt,296.4pt" filled="f" strokecolor="#000000"/>
                      <v:line id="shape 39" o:spid="_x0000_s39" style="position:absolute;left:0;text-align:left;z-index:251671553;visibility:visible;" from="280.6pt,65.5pt" to="566.6pt,296.4pt" filled="f" strokecolor="#000000"/>
                      <v:line id="shape 40" o:spid="_x0000_s40" style="position:absolute;left:0;text-align:left;z-index:251671553;visibility:visible;" from="280.6pt,65.5pt" to="566.6pt,296.4pt" filled="f" strokecolor="#000000"/>
                      <v:line id="shape 41" o:spid="_x0000_s41" style="position:absolute;left:0;text-align:left;z-index:251671553;visibility:visible;" from="280.6pt,65.5pt" to="566.6pt,296.4pt" filled="f" strokecolor="#000000"/>
                      <v:line id="shape 42" o:spid="_x0000_s42" style="position:absolute;left:0;text-align:left;z-index:251671553;visibility:visible;" from="280.6pt,65.5pt" to="566.6pt,296.4pt" filled="f" strokecolor="#000000"/>
                      <v:line id="shape 43" o:spid="_x0000_s43" style="position:absolute;left:0;text-align:left;z-index:251671553;visibility:visible;" from="280.6pt,65.5pt" to="566.6pt,296.4pt" filled="f" strokecolor="#000000"/>
                      <v:line id="shape 44" o:spid="_x0000_s44" style="position:absolute;left:0;text-align:left;z-index:251671553;visibility:visible;" from="280.6pt,65.5pt" to="566.6pt,296.4pt" filled="f" strokecolor="#000000"/>
                      <v:line id="shape 45" o:spid="_x0000_s45" style="position:absolute;left:0;text-align:left;z-index:251671553;visibility:visible;" from="280.6pt,65.5pt" to="566.6pt,296.4pt" filled="f" strokecolor="#000000"/>
                      <v:line id="shape 46" o:spid="_x0000_s46" style="position:absolute;left:0;text-align:left;z-index:251671553;visibility:visible;" from="280.6pt,65.5pt" to="566.6pt,296.4pt" filled="f" strokecolor="#000000"/>
                      <v:line id="shape 47" o:spid="_x0000_s47" style="position:absolute;left:0;text-align:left;z-index:251671553;visibility:visible;" from="280.6pt,65.5pt" to="566.6pt,296.4pt" filled="f" strokecolor="#000000"/>
                      <v:line id="shape 48" o:spid="_x0000_s48" style="position:absolute;left:0;text-align:left;z-index:251671553;visibility:visible;" from="280.6pt,65.5pt" to="566.6pt,296.4pt" filled="f" strokecolor="#000000"/>
                      <v:line id="shape 49" o:spid="_x0000_s49" style="position:absolute;left:0;text-align:left;z-index:251671553;visibility:visible;" from="280.6pt,65.5pt" to="566.6pt,296.4pt" filled="f" strokecolor="#000000"/>
                    </v:group>
                    <v:group id="group 50" o:spid="_x0000_s0000" style="position:absolute;left:0;top:14674;width:35359;height:634;" coordorigin="0,0" coordsize="35359,634">
                      <v:line id="shape 51" o:spid="_x0000_s51" style="position:absolute;left:0;text-align:left;z-index:251671553;visibility:visible;" from="280.6pt,65.5pt" to="566.6pt,296.4pt" filled="f" strokecolor="#000000" strokeweight="2.25pt">
                        <v:stroke dashstyle="solid"/>
                      </v:line>
                      <v:line id="shape 52" o:spid="_x0000_s52" style="position:absolute;left:0;text-align:left;z-index:251671553;visibility:visible;" from="280.6pt,65.5pt" to="566.6pt,296.4pt" filled="f" strokecolor="#000000" strokeweight="1.00pt"/>
                      <v:line id="shape 53" o:spid="_x0000_s53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54" o:spid="_x0000_s54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55" o:spid="_x0000_s55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56" o:spid="_x0000_s56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57" o:spid="_x0000_s57" style="position:absolute;left:0;text-align:left;z-index:251671553;visibility:visible;" from="280.6pt,65.5pt" to="566.6pt,296.4pt" filled="f" strokecolor="#000000" strokeweight="1.00pt"/>
                      <v:line id="shape 58" o:spid="_x0000_s58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59" o:spid="_x0000_s59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60" o:spid="_x0000_s60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61" o:spid="_x0000_s61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</v:group>
                    <v:group id="group 62" o:spid="_x0000_s0000" style="position:absolute;left:17748;top:1068;width:507;height:28256;" coordorigin="0,0" coordsize="507,28256">
                      <v:line id="shape 63" o:spid="_x0000_s63" style="position:absolute;left:0;text-align:left;z-index:251671553;flip:y;visibility:visible;" from="280.6pt,65.5pt" to="566.6pt,296.4pt" filled="f" strokecolor="#000000" strokeweight="2.25pt">
                        <v:stroke dashstyle="solid"/>
                      </v:line>
                      <v:line id="shape 64" o:spid="_x0000_s64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65" o:spid="_x0000_s65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66" o:spid="_x0000_s66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67" o:spid="_x0000_s67" style="position:absolute;left:0;text-align:left;z-index:251671553;visibility:visible;" from="280.6pt,65.5pt" to="566.6pt,296.4pt" filled="f" strokecolor="#000000" strokeweight="1.00pt"/>
                      <v:line id="shape 68" o:spid="_x0000_s68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69" o:spid="_x0000_s69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70" o:spid="_x0000_s70" style="position:absolute;left:0;text-align:left;z-index:251671553;visibility:visible;" from="280.6pt,65.5pt" to="566.6pt,296.4pt" filled="f" strokecolor="#000000" strokeweight="3.00pt">
                        <v:stroke dashstyle="solid"/>
                      </v:line>
                      <v:line id="shape 71" o:spid="_x0000_s71" style="position:absolute;left:0;text-align:left;z-index:251671553;visibility:visible;" from="280.6pt,65.5pt" to="566.6pt,296.4pt" filled="f" strokecolor="#000000" strokeweight="1.00pt"/>
                    </v:group>
                    <v:group id="group 72" o:spid="_x0000_s0000" style="position:absolute;left:16097;top:12347;width:20224;height:5216;" coordorigin="0,0" coordsize="20224,5216">
                      <v:shape id="shape 73" o:spid="_x0000_s73" o:spt="202" type="#_x0000_t202" style="position:absolute;left:3127;top:2105;width:3270;height:2952;visibility:visible;" filled="f" stroked="f" strokeweight="0.00pt">
                        <v:textbox inset="0,0,0,0">
                          <w:txbxContent>
                            <w:p>
                              <w:pPr>
                                <w:pStyle w:val="846"/>
                                <w:pBdr/>
                                <w:spacing/>
                                <w:ind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</w:rPr>
                                <w:t xml:space="preserve">1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r>
                            </w:p>
                          </w:txbxContent>
                        </v:textbox>
                      </v:shape>
                      <v:shape id="shape 74" o:spid="_x0000_s74" o:spt="202" type="#_x0000_t202" style="position:absolute;left:0;top:1946;width:2539;height:3270;visibility:visible;" filled="f" stroked="f" strokeweight="0.00pt">
                        <v:textbox inset="0,0,0,0">
                          <w:txbxContent>
                            <w:p>
                              <w:pPr>
                                <w:pStyle w:val="846"/>
                                <w:pBdr/>
                                <w:spacing/>
                                <w:ind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</w:rPr>
                                <w:t xml:space="preserve">O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</w:rPr>
                              </w:r>
                            </w:p>
                          </w:txbxContent>
                        </v:textbox>
                      </v:shape>
                      <v:shape id="shape 75" o:spid="_x0000_s75" o:spt="202" type="#_x0000_t202" style="position:absolute;left:18103;top:0;width:2120;height:4127;visibility:visible;" filled="f" stroked="f" strokeweight="0.00pt">
                        <v:textbox inset="0,0,0,0">
                          <w:txbxContent>
                            <w:p>
                              <w:pPr>
                                <w:pStyle w:val="846"/>
                                <w:pBdr/>
                                <w:spacing/>
                                <w:ind/>
                                <w:jc w:val="right"/>
                                <w:rPr>
                                  <w:rFonts w:ascii="Times New Roman" w:hAnsi="Times New Roman"/>
                                  <w:b/>
                                  <w:i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color w:val="000000"/>
                                  <w:sz w:val="20"/>
                                </w:rPr>
                                <w:t xml:space="preserve">x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color w:val="000000"/>
                                  <w:sz w:val="20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color w:val="000000"/>
                                  <w:sz w:val="20"/>
                                </w:rPr>
                              </w:r>
                            </w:p>
                          </w:txbxContent>
                        </v:textbox>
                      </v:shape>
                    </v:group>
                    <v:group id="group 76" o:spid="_x0000_s0000" style="position:absolute;left:15116;top:0;width:6257;height:17564;" coordorigin="0,0" coordsize="6257,17564">
                      <v:shape id="shape 77" o:spid="_x0000_s77" o:spt="202" type="#_x0000_t202" style="position:absolute;left:0;top:10655;width:3270;height:3270;visibility:visible;" filled="f" stroked="f" strokeweight="0.00pt">
                        <v:textbox inset="0,0,0,0">
                          <w:txbxContent>
                            <w:p>
                              <w:pPr>
                                <w:pStyle w:val="846"/>
                                <w:pBdr/>
                                <w:spacing/>
                                <w:ind/>
                                <w:jc w:val="right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eastAsia="Calibri" w:cs="Calibri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 xml:space="preserve">1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r>
                            </w:p>
                          </w:txbxContent>
                        </v:textbox>
                      </v:shape>
                      <v:shape id="shape 78" o:spid="_x0000_s78" o:spt="202" type="#_x0000_t202" style="position:absolute;left:2701;top:0;width:3555;height:3376;visibility:visible;" filled="f" stroked="f" strokeweight="0.00pt">
                        <v:textbox inset="0,0,0,0">
                          <w:txbxContent>
                            <w:p>
                              <w:pPr>
                                <w:pStyle w:val="846"/>
                                <w:pBdr/>
                                <w:spacing/>
                                <w:ind/>
                                <w:rPr>
                                  <w:rFonts w:ascii="Times New Roman" w:hAnsi="Times New Roman"/>
                                  <w:b/>
                                  <w:i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color w:val="000000"/>
                                  <w:sz w:val="20"/>
                                </w:rPr>
                                <w:t xml:space="preserve"> y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color w:val="000000"/>
                                  <w:sz w:val="20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color w:val="000000"/>
                                  <w:sz w:val="20"/>
                                </w:rPr>
                              </w:r>
                            </w:p>
                          </w:txbxContent>
                        </v:textbox>
                      </v:shape>
                      <v:shape id="shape 79" o:spid="_x0000_s79" o:spt="202" type="#_x0000_t202" style="position:absolute;left:981;top:14293;width:2539;height:3270;visibility:visible;" filled="f" stroked="f" strokeweight="0.00pt">
                        <v:textbox inset="0,0,0,0">
                          <w:txbxContent>
                            <w:p>
                              <w:pPr>
                                <w:pStyle w:val="846"/>
                                <w:pBdr/>
                                <w:spacing/>
                                <w:ind/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</w:rPr>
                                <w:t xml:space="preserve">O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  <w:sz w:val="20"/>
                                </w:rPr>
                              </w:r>
                            </w:p>
                          </w:txbxContent>
                        </v:textbox>
                      </v:shape>
                    </v:group>
                  </v:group>
                  <v:shape id="shape 80" o:spid="_x0000_s80" style="position:absolute;left:8997;top:5924;width:3533;height:2734;visibility:visible;" path="m0,100000l0,100000c16046,50000,32324,0,49069,0l49069,0c65813,0,91162,74294,100000,100000e" coordsize="100000,100000" filled="f" strokecolor="#000000" strokeweight="1.25pt">
                    <v:path textboxrect="0,0,0,0"/>
                    <v:stroke dashstyle="solid"/>
                  </v:shape>
                  <v:shape id="shape 81" o:spid="_x0000_s81" style="position:absolute;left:12531;top:8659;width:1870;height:6266;flip:xy;visibility:visible;" path="m0,0l100000,100000e" coordsize="100000,100000" filled="f" strokecolor="#000000" strokeweight="1.25pt">
                    <v:path textboxrect="0,0,0,0"/>
                  </v:shape>
                  <v:shape id="shape 82" o:spid="_x0000_s82" style="position:absolute;left:3600;top:8659;width:5397;height:9383;flip:y;visibility:visible;" path="m0,0l100000,100000e" coordsize="100000,100000" filled="f" strokecolor="#000000" strokeweight="1.25pt">
                    <v:path textboxrect="0,0,0,0"/>
                  </v:shape>
                  <v:shape id="shape 83" o:spid="_x0000_s83" style="position:absolute;left:16751;top:19041;width:6648;height:6687;visibility:visible;" path="m0,0l0,0c5081,5917,10162,11898,18843,25442l18843,25442c27521,38986,38602,68900,52150,81326l52150,81326c65701,93752,82850,96843,100000,100000e" coordsize="100000,100000" filled="f" strokecolor="#000000" strokeweight="1.25pt">
                    <v:path textboxrect="0,0,0,0"/>
                    <v:stroke dashstyle="solid"/>
                  </v:shape>
                  <v:shape id="shape 84" o:spid="_x0000_s84" style="position:absolute;left:27000;top:9524;width:8997;height:9004;flip:y;visibility:visible;" path="m0,0l100000,100000e" coordsize="100000,100000" filled="f" strokecolor="#000000" strokeweight="1.25pt">
                    <v:path textboxrect="0,0,0,0"/>
                  </v:shape>
                  <v:shape id="shape 85" o:spid="_x0000_s85" o:spt="202" type="#_x0000_t202" style="position:absolute;left:5288;top:9215;width:2025;height:2879;visibility:visible;" fillcolor="#FFFFFF" stroked="f" strokeweight="0.00pt">
                    <v:fill opacity="0f"/>
                    <v:textbox inset="0,0,0,0">
                      <w:txbxContent>
                        <w:p>
                          <w:pPr>
                            <w:pStyle w:val="846"/>
                            <w:pBdr/>
                            <w:spacing/>
                            <w:ind/>
                            <w:rPr>
                              <w:b/>
                              <w:bCs/>
                              <w:i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</w:rPr>
                            <w:t xml:space="preserve">f</w:t>
                          </w:r>
                          <w:r>
                            <w:rPr>
                              <w:b/>
                              <w:bCs/>
                              <w:i/>
                            </w:rPr>
                          </w:r>
                          <w:r>
                            <w:rPr>
                              <w:b/>
                              <w:bCs/>
                              <w:i/>
                            </w:rPr>
                          </w:r>
                        </w:p>
                      </w:txbxContent>
                    </v:textbox>
                  </v:shape>
                </v:group>
                <v:shape id="shape 86" o:spid="_x0000_s86" o:spt="19" type="#_x0000_t19" style="position:absolute;left:25212;top:9107;width:2027;height:17091;rotation:198;flip:x;visibility:visible;" filled="f" strokecolor="#000000" strokeweight="1.00pt">
                  <v:stroke dashstyle="solid"/>
                </v:shape>
                <v:shape id="shape 87" o:spid="_x0000_s87" o:spt="19" type="#_x0000_t19" style="position:absolute;left:17241;top:13036;width:2289;height:12644;rotation:323;flip:x;visibility:visible;" filled="f" strokecolor="#000000" strokeweight="1.00pt">
                  <v:stroke dashstyle="solid"/>
                </v:shape>
              </v:group>
            </w:pict>
          </mc:Fallback>
        </mc:AlternateContent>
      </w:r>
      <w:r/>
      <w:r/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/>
      <w:r/>
    </w:p>
    <w:p>
      <w:pPr>
        <w:pStyle w:val="846"/>
        <w:pBdr/>
        <w:spacing w:line="360" w:lineRule="auto"/>
        <w:ind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b) f (-3,5) …………………………….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846"/>
        <w:pBdr/>
        <w:spacing w:line="360" w:lineRule="auto"/>
        <w:ind w:right="0" w:firstLine="283" w:left="0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c) f(-3) .............................................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Résoudre graphiquement les équations :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 w:line="36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 w:line="36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t xml:space="preserve">a) f(x) = 2,5  …………………………………</w:t>
      </w:r>
      <w:r>
        <w:rPr>
          <w:rFonts w:ascii="Arial" w:hAnsi="Arial" w:cs="Arial"/>
          <w:sz w:val="24"/>
          <w:szCs w:val="24"/>
        </w:rPr>
      </w:r>
      <w:r/>
    </w:p>
    <w:p>
      <w:pPr>
        <w:pStyle w:val="846"/>
        <w:pBdr/>
        <w:spacing w:line="36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...................................................................  </w:t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 w:line="36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f(x) = 0 …………………………………..</w:t>
      </w:r>
      <w:r>
        <w:rPr>
          <w:rFonts w:ascii="Arial" w:hAnsi="Arial" w:cs="Arial"/>
          <w:sz w:val="24"/>
          <w:szCs w:val="24"/>
        </w:rPr>
      </w:r>
      <w:r/>
    </w:p>
    <w:p>
      <w:pPr>
        <w:pStyle w:val="846"/>
        <w:pBdr/>
        <w:spacing w:line="36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846"/>
        <w:pBdr/>
        <w:spacing w:line="360" w:lineRule="auto"/>
        <w:ind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c) f(x) = - 1 ………………………………..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  <w:t xml:space="preserve">...........................................................................................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846"/>
        <w:pBdr/>
        <w:spacing w:after="0" w:before="0" w:line="253" w:lineRule="atLeast"/>
        <w:ind w:right="0" w:firstLine="0" w:left="0"/>
        <w:rPr/>
      </w:pPr>
      <w:r/>
      <w:r>
        <w:rPr>
          <w:rFonts w:ascii="Calibri" w:hAnsi="Calibri" w:eastAsia="Calibri" w:cs="Calibri"/>
          <w:color w:val="000000"/>
          <w:sz w:val="22"/>
          <w:szCs w:val="22"/>
        </w:rPr>
      </w:r>
      <w:r>
        <w:rPr>
          <w:rFonts w:ascii="Calibri" w:hAnsi="Calibri" w:eastAsia="Calibri" w:cs="Calibri"/>
          <w:color w:val="000000"/>
          <w:sz w:val="22"/>
          <w:szCs w:val="22"/>
        </w:rPr>
      </w:r>
      <w:r/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/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/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/>
    </w:p>
    <w:p>
      <w:pPr>
        <w:pStyle w:val="846"/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Quels sont les extremums de la fonction (indiquer s’il s’agit d’un maximum ou d’un minimum) ?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Préciser pour quelles valeurs de x elles sont obtenues.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 w:line="36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 w:line="360" w:lineRule="auto"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4) Sélectionner les intervalles sur lesquels la fonction est positive.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846"/>
        <w:pBdr/>
        <w:spacing/>
        <w:ind/>
        <w:rPr>
          <w:rFonts w:ascii="Arial" w:hAnsi="Arial" w:cs="Arial"/>
          <w:highlight w:val="none"/>
        </w:rPr>
      </w:pP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0"/>
        </w:rPr>
        <w:tab/>
      </w:r>
      <w:r>
        <w:rPr>
          <w:rFonts w:ascii="Arial" w:hAnsi="Arial" w:eastAsia="Times New Roman" w:cs="Arial"/>
          <w:color w:val="000000"/>
          <w:sz w:val="24"/>
          <w:szCs w:val="24"/>
        </w:rPr>
        <w:t xml:space="preserve">[ -</w:t>
      </w:r>
      <w:r>
        <w:rPr>
          <w:rFonts w:ascii="Arial" w:hAnsi="Arial" w:eastAsia="Times New Roman" w:cs="Arial"/>
          <w:color w:val="000000"/>
          <w:sz w:val="24"/>
        </w:rPr>
        <w:t xml:space="preserve">4 ; -3,5]</w:t>
        <w:tab/>
        <w:t xml:space="preserve">     </w:t>
      </w: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4"/>
        </w:rPr>
        <w:t xml:space="preserve">   [ -3,5 ; -1]</w:t>
      </w:r>
      <w:r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0"/>
        </w:rPr>
        <w:tab/>
      </w:r>
      <w:r>
        <w:rPr>
          <w:rFonts w:ascii="Arial" w:hAnsi="Arial" w:eastAsia="Times New Roman" w:cs="Arial"/>
          <w:color w:val="000000"/>
          <w:sz w:val="24"/>
          <w:szCs w:val="24"/>
        </w:rPr>
        <w:t xml:space="preserve">[ -</w:t>
      </w:r>
      <w:r>
        <w:rPr>
          <w:rFonts w:ascii="Arial" w:hAnsi="Arial" w:eastAsia="Times New Roman" w:cs="Arial"/>
          <w:color w:val="000000"/>
          <w:sz w:val="24"/>
        </w:rPr>
        <w:t xml:space="preserve"> 1 ; 3,5]</w:t>
        <w:tab/>
        <w:t xml:space="preserve">    </w:t>
      </w:r>
      <w:r>
        <w:rPr>
          <w:rFonts w:ascii="Arial" w:hAnsi="Arial" w:eastAsia="Cambria Math" w:cs="Arial"/>
          <w:color w:val="000000"/>
          <w:sz w:val="24"/>
        </w:rPr>
        <w:t xml:space="preserve">▢</w:t>
      </w:r>
      <w:r>
        <w:rPr>
          <w:rFonts w:ascii="Arial" w:hAnsi="Arial" w:eastAsia="Times New Roman" w:cs="Arial"/>
          <w:color w:val="000000"/>
          <w:sz w:val="24"/>
        </w:rPr>
        <w:t xml:space="preserve">   [ 3,5 ; 5]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5) Établir le tableau de variations de la fonction.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tbl>
      <w:tblPr>
        <w:tblInd w:w="0" w:type="dxa"/>
        <w:tblW w:w="10564" w:type="dxa"/>
        <w:tblCellMar>
          <w:left w:w="108" w:type="dxa"/>
          <w:top w:w="0" w:type="dxa"/>
          <w:right w:w="108" w:type="dxa"/>
          <w:bottom w:w="0" w:type="dxa"/>
        </w:tblCellMar>
        <w:tblBorders/>
        <w:tblLayout w:type="fixed"/>
        <w:tblLook w:val="04A0" w:firstRow="1" w:lastRow="0" w:firstColumn="1" w:lastColumn="0" w:noHBand="0" w:noVBand="1"/>
      </w:tblPr>
      <w:tblGrid>
        <w:gridCol w:w="1807"/>
        <w:gridCol w:w="8757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7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/>
              <w:ind/>
              <w:jc w:val="center"/>
              <w:rPr>
                <w:rFonts w:ascii="Arial" w:hAnsi="Arial" w:cs="Arial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x</w:t>
            </w:r>
            <w:r>
              <w:rPr>
                <w:rFonts w:ascii="Arial" w:hAnsi="Arial" w:cs="Arial"/>
                <w:highlight w:val="none"/>
              </w:rPr>
            </w:r>
            <w:r>
              <w:rPr>
                <w:rFonts w:ascii="Arial" w:hAnsi="Arial" w:cs="Arial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7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/>
              <w:ind w:firstLine="0" w:left="0"/>
              <w:jc w:val="left"/>
              <w:rPr>
                <w:rFonts w:ascii="Arial" w:hAnsi="Arial" w:cs="Arial"/>
                <w:highlight w:val="none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 </w:t>
            </w:r>
            <w:r>
              <w:rPr>
                <w:rFonts w:ascii="Arial" w:hAnsi="Arial" w:eastAsia="Calibri" w:cs="Arial"/>
                <w:sz w:val="24"/>
                <w:szCs w:val="24"/>
              </w:rPr>
              <w:t xml:space="preserve">- 4                                                                                                                        5</w:t>
            </w:r>
            <w:r>
              <w:rPr>
                <w:rFonts w:ascii="Arial" w:hAnsi="Arial" w:cs="Arial"/>
                <w:highlight w:val="none"/>
              </w:rPr>
            </w:r>
            <w:r>
              <w:rPr>
                <w:rFonts w:ascii="Arial" w:hAnsi="Arial" w:cs="Arial"/>
                <w:highlight w:val="none"/>
              </w:rPr>
            </w:r>
          </w:p>
        </w:tc>
      </w:tr>
      <w:tr>
        <w:trPr>
          <w:trHeight w:val="16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07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/>
              <w:ind/>
              <w:jc w:val="left"/>
              <w:rPr>
                <w:rFonts w:ascii="Calibri" w:hAnsi="Calibri" w:eastAsia="Calibri" w:cs="Times New Roman"/>
              </w:rPr>
            </w:pPr>
            <w:r>
              <w:rPr>
                <w:rFonts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  <w:p>
            <w:pPr>
              <w:pStyle w:val="846"/>
              <w:widowControl w:val="true"/>
              <w:pBdr/>
              <w:spacing w:after="0" w:before="0"/>
              <w:ind/>
              <w:jc w:val="left"/>
              <w:rPr>
                <w:rFonts w:ascii="Calibri" w:hAnsi="Calibri" w:eastAsia="Calibri" w:cs="Times New Roman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Sens de</w:t>
            </w: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  <w:p>
            <w:pPr>
              <w:pStyle w:val="846"/>
              <w:widowControl w:val="true"/>
              <w:pBdr/>
              <w:spacing w:after="0" w:before="0"/>
              <w:ind/>
              <w:jc w:val="left"/>
              <w:rPr>
                <w:rFonts w:ascii="Calibri" w:hAnsi="Calibri" w:eastAsia="Calibri" w:cs="Times New Roman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variation de f</w:t>
            </w: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  <w:p>
            <w:pPr>
              <w:widowControl w:val="true"/>
              <w:pBdr/>
              <w:spacing w:after="0" w:before="0"/>
              <w:ind/>
              <w:jc w:val="left"/>
              <w:rPr>
                <w:rFonts w:ascii="Arial" w:hAnsi="Arial" w:cs="Arial"/>
                <w:highlight w:val="none"/>
              </w:rPr>
            </w:pPr>
            <w:r>
              <w:rPr>
                <w:rFonts w:ascii="Arial" w:hAnsi="Arial" w:cs="Arial"/>
                <w:highlight w:val="none"/>
              </w:rPr>
            </w:r>
            <w:r>
              <w:rPr>
                <w:rFonts w:ascii="Arial" w:hAnsi="Arial" w:cs="Arial"/>
                <w:highlight w:val="none"/>
              </w:rPr>
            </w:r>
            <w:r>
              <w:rPr>
                <w:rFonts w:ascii="Arial" w:hAnsi="Arial" w:cs="Arial"/>
                <w:highlight w:val="none"/>
              </w:rPr>
            </w:r>
          </w:p>
          <w:p>
            <w:pPr>
              <w:widowControl w:val="true"/>
              <w:pBdr/>
              <w:spacing w:after="0" w:before="0"/>
              <w:ind/>
              <w:jc w:val="left"/>
              <w:rPr>
                <w:rFonts w:ascii="Arial" w:hAnsi="Arial" w:cs="Arial"/>
                <w:highlight w:val="none"/>
              </w:rPr>
            </w:pPr>
            <w:r>
              <w:rPr>
                <w:rFonts w:ascii="Arial" w:hAnsi="Arial" w:cs="Arial"/>
                <w:highlight w:val="none"/>
              </w:rPr>
            </w:r>
            <w:r>
              <w:rPr>
                <w:rFonts w:ascii="Arial" w:hAnsi="Arial" w:cs="Arial"/>
                <w:highlight w:val="none"/>
              </w:rPr>
            </w:r>
            <w:r>
              <w:rPr>
                <w:rFonts w:ascii="Arial" w:hAnsi="Arial" w:cs="Arial"/>
                <w:highlight w:val="none"/>
              </w:rPr>
            </w:r>
          </w:p>
          <w:p>
            <w:pPr>
              <w:pStyle w:val="846"/>
              <w:widowControl w:val="true"/>
              <w:pBdr/>
              <w:spacing w:after="0" w:before="0"/>
              <w:ind/>
              <w:jc w:val="left"/>
              <w:rPr>
                <w:rFonts w:ascii="Arial" w:hAnsi="Arial" w:cs="Arial"/>
                <w:highlight w:val="none"/>
              </w:rPr>
            </w:pPr>
            <w:r>
              <w:rPr>
                <w:rFonts w:ascii="Arial" w:hAnsi="Arial" w:eastAsia="Calibri" w:cs="Arial"/>
              </w:rPr>
            </w:r>
            <w:r>
              <w:rPr>
                <w:rFonts w:ascii="Arial" w:hAnsi="Arial" w:cs="Arial"/>
                <w:highlight w:val="none"/>
              </w:rPr>
            </w:r>
            <w:r>
              <w:rPr>
                <w:rFonts w:ascii="Arial" w:hAnsi="Arial" w:cs="Arial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57" w:type="dxa"/>
            <w:textDirection w:val="lrTb"/>
            <w:noWrap w:val="false"/>
          </w:tcPr>
          <w:p>
            <w:pPr>
              <w:pStyle w:val="846"/>
              <w:widowControl w:val="true"/>
              <w:pBdr/>
              <w:spacing w:after="0" w:before="0"/>
              <w:ind/>
              <w:jc w:val="left"/>
              <w:rPr>
                <w:highlight w:val="none"/>
              </w:rPr>
            </w:pPr>
            <w:r>
              <w:rPr>
                <w:rFonts w:eastAsia="Calibri" w:cs="Times New Roman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pStyle w:val="846"/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</w:rPr>
        <w:t xml:space="preserve">6) Sur quel(s) intervalle(s) la fonction est-elle décroissante ? …………………………….................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846"/>
        <w:pBdr/>
        <w:spacing/>
        <w:ind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846"/>
        <w:pBdr/>
        <w:spacing w:after="0" w:before="0"/>
        <w:ind w:right="0" w:firstLine="0" w:left="0"/>
        <w:rPr/>
      </w:pPr>
      <w:r>
        <w:rPr>
          <w:rFonts w:eastAsia="Calibri" w:cs="Calibri"/>
          <w:color w:val="000000"/>
          <w:sz w:val="22"/>
        </w:rPr>
        <w:t xml:space="preserve"> </w:t>
      </w:r>
      <w:r/>
    </w:p>
    <w:p>
      <w:pPr>
        <w:pStyle w:val="846"/>
        <w:pBdr/>
        <w:spacing w:line="312" w:lineRule="auto"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h="16838" w:orient="portrait" w:w="11906"/>
      <w:pgMar w:top="567" w:right="707" w:bottom="709" w:left="851" w:header="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Noto Sans SC Regular">
    <w:panose1 w:val="020B0502040504020204"/>
  </w:font>
  <w:font w:name="Noto Sans">
    <w:panose1 w:val="020B0502040504020204"/>
  </w:font>
  <w:font w:name="Carlito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firstLine="0" w:left="0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40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/>
      <w:start w:val="1"/>
      <w:suff w:val="tab"/>
    </w:lvl>
  </w:abstractNum>
  <w:abstractNum w:abstractNumId="1">
    <w:lvl w:ilvl="0">
      <w:isLgl w:val="true"/>
      <w:lvlJc w:val="right"/>
      <w:lvlText w:val="%1)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tab"/>
    </w:lvl>
  </w:abstractNum>
  <w:abstractNum w:abstractNumId="2">
    <w:lvl w:ilvl="0">
      <w:isLgl w:val="tru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09"/>
      </w:pPr>
      <w:rPr/>
      <w:start w:val="1"/>
      <w:suff w:val="tab"/>
    </w:lvl>
    <w:lvl w:ilvl="1">
      <w:isLgl w:val="tru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29"/>
      </w:pPr>
      <w:rPr/>
      <w:start w:val="1"/>
      <w:suff w:val="tab"/>
    </w:lvl>
    <w:lvl w:ilvl="2">
      <w:isLgl w:val="tru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49"/>
      </w:pPr>
      <w:rPr/>
      <w:start w:val="1"/>
      <w:suff w:val="tab"/>
    </w:lvl>
    <w:lvl w:ilvl="3">
      <w:isLgl w:val="tru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69"/>
      </w:pPr>
      <w:rPr/>
      <w:start w:val="1"/>
      <w:suff w:val="tab"/>
    </w:lvl>
    <w:lvl w:ilvl="4">
      <w:isLgl w:val="tru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589"/>
      </w:pPr>
      <w:rPr/>
      <w:start w:val="1"/>
      <w:suff w:val="tab"/>
    </w:lvl>
    <w:lvl w:ilvl="5">
      <w:isLgl w:val="tru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09"/>
      </w:pPr>
      <w:rPr/>
      <w:start w:val="1"/>
      <w:suff w:val="tab"/>
    </w:lvl>
    <w:lvl w:ilvl="6">
      <w:isLgl w:val="tru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29"/>
      </w:pPr>
      <w:rPr/>
      <w:start w:val="1"/>
      <w:suff w:val="tab"/>
    </w:lvl>
    <w:lvl w:ilvl="7">
      <w:isLgl w:val="tru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49"/>
      </w:pPr>
      <w:rPr/>
      <w:start w:val="1"/>
      <w:suff w:val="tab"/>
    </w:lvl>
    <w:lvl w:ilvl="8">
      <w:isLgl w:val="tru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69"/>
      </w:pPr>
      <w:rPr/>
      <w:start w:val="1"/>
      <w:suff w:val="tab"/>
    </w:lvl>
  </w:abstractNum>
  <w:abstractNum w:abstractNumId="3"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hyphenationZone w:val="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fr-FR" w:eastAsia="zh-CN" w:bidi="hi-I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Table Grid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Table Grid Light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1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2"/>
    <w:basedOn w:val="7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1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2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3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4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5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6"/>
    <w:basedOn w:val="7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1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2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3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4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5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6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1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2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3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4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5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6"/>
    <w:basedOn w:val="7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1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2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3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4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5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6"/>
    <w:basedOn w:val="7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36" w:default="1">
    <w:name w:val="No List"/>
    <w:uiPriority w:val="99"/>
    <w:semiHidden/>
    <w:unhideWhenUsed/>
    <w:pPr>
      <w:pBdr/>
      <w:spacing/>
      <w:ind/>
    </w:pPr>
  </w:style>
  <w:style w:type="character" w:styleId="837">
    <w:name w:val="Intense Emphasis"/>
    <w:basedOn w:val="88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838">
    <w:name w:val="Intense Reference"/>
    <w:basedOn w:val="88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39">
    <w:name w:val="Subtle Emphasis"/>
    <w:basedOn w:val="88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40">
    <w:name w:val="Emphasis"/>
    <w:basedOn w:val="883"/>
    <w:uiPriority w:val="20"/>
    <w:qFormat/>
    <w:pPr>
      <w:pBdr/>
      <w:spacing/>
      <w:ind/>
    </w:pPr>
    <w:rPr>
      <w:i/>
      <w:iCs/>
    </w:rPr>
  </w:style>
  <w:style w:type="character" w:styleId="841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842">
    <w:name w:val="Subtle Reference"/>
    <w:basedOn w:val="88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43">
    <w:name w:val="Book Title"/>
    <w:basedOn w:val="88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44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845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46" w:default="1">
    <w:name w:val="Normal"/>
    <w:qFormat/>
    <w:pPr>
      <w:widowControl w:val="true"/>
      <w:pBdr/>
      <w:bidi w:val="false"/>
      <w:spacing w:after="0" w:before="0" w:line="276" w:lineRule="auto"/>
      <w:ind/>
      <w:jc w:val="left"/>
    </w:pPr>
    <w:rPr>
      <w:rFonts w:ascii="Calibri" w:hAnsi="Calibri" w:eastAsia="Calibri" w:cs="Times New Roman"/>
      <w:color w:val="auto"/>
      <w:sz w:val="22"/>
      <w:szCs w:val="22"/>
      <w:lang w:val="fr-FR" w:eastAsia="en-US" w:bidi="ar-SA"/>
    </w:rPr>
  </w:style>
  <w:style w:type="paragraph" w:styleId="847">
    <w:name w:val="Heading 1"/>
    <w:basedOn w:val="84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paragraph" w:styleId="848">
    <w:name w:val="Heading 2"/>
    <w:basedOn w:val="84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paragraph" w:styleId="849">
    <w:name w:val="Heading 3"/>
    <w:basedOn w:val="84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paragraph" w:styleId="850">
    <w:name w:val="Heading 4"/>
    <w:basedOn w:val="846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51">
    <w:name w:val="Heading 5"/>
    <w:basedOn w:val="846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52">
    <w:name w:val="Heading 6"/>
    <w:basedOn w:val="84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53">
    <w:name w:val="Heading 7"/>
    <w:basedOn w:val="84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54">
    <w:name w:val="Heading 8"/>
    <w:basedOn w:val="84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55">
    <w:name w:val="Heading 9"/>
    <w:basedOn w:val="846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56">
    <w:name w:val="Heading 1 Char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857">
    <w:name w:val="Heading 2 Char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858">
    <w:name w:val="Heading 3 Char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859">
    <w:name w:val="Heading 4 Char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860">
    <w:name w:val="Heading 5 Char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861">
    <w:name w:val="Heading 6 Char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862">
    <w:name w:val="Heading 7 Char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3">
    <w:name w:val="Heading 8 Char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864">
    <w:name w:val="Heading 9 Char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character" w:styleId="865">
    <w:name w:val="Title Char"/>
    <w:uiPriority w:val="10"/>
    <w:pPr>
      <w:pBdr/>
      <w:spacing/>
      <w:ind/>
    </w:pPr>
    <w:rPr>
      <w:sz w:val="48"/>
      <w:szCs w:val="48"/>
    </w:rPr>
  </w:style>
  <w:style w:type="character" w:styleId="866">
    <w:name w:val="Subtitle Char"/>
    <w:uiPriority w:val="11"/>
    <w:pPr>
      <w:pBdr/>
      <w:spacing/>
      <w:ind/>
    </w:pPr>
    <w:rPr>
      <w:sz w:val="24"/>
      <w:szCs w:val="24"/>
    </w:rPr>
  </w:style>
  <w:style w:type="character" w:styleId="867">
    <w:name w:val="Quote Char"/>
    <w:uiPriority w:val="29"/>
    <w:pPr>
      <w:pBdr/>
      <w:spacing/>
      <w:ind/>
    </w:pPr>
    <w:rPr>
      <w:i/>
    </w:rPr>
  </w:style>
  <w:style w:type="character" w:styleId="868">
    <w:name w:val="Intense Quote Char"/>
    <w:uiPriority w:val="30"/>
    <w:pPr>
      <w:pBdr/>
      <w:spacing/>
      <w:ind/>
    </w:pPr>
    <w:rPr>
      <w:i/>
    </w:rPr>
  </w:style>
  <w:style w:type="character" w:styleId="869">
    <w:name w:val="Header Char"/>
    <w:uiPriority w:val="99"/>
    <w:pPr>
      <w:pBdr/>
      <w:spacing/>
      <w:ind/>
    </w:pPr>
  </w:style>
  <w:style w:type="character" w:styleId="870">
    <w:name w:val="Footer Char"/>
    <w:uiPriority w:val="99"/>
    <w:pPr>
      <w:pBdr/>
      <w:spacing/>
      <w:ind/>
    </w:pPr>
  </w:style>
  <w:style w:type="character" w:styleId="871">
    <w:name w:val="Caption Char"/>
    <w:uiPriority w:val="99"/>
    <w:pPr>
      <w:pBdr/>
      <w:spacing/>
      <w:ind/>
    </w:pPr>
  </w:style>
  <w:style w:type="character" w:styleId="872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73">
    <w:name w:val="Footnote Text Char"/>
    <w:uiPriority w:val="99"/>
    <w:pPr>
      <w:pBdr/>
      <w:spacing/>
      <w:ind/>
    </w:pPr>
    <w:rPr>
      <w:sz w:val="18"/>
    </w:rPr>
  </w:style>
  <w:style w:type="character" w:styleId="874">
    <w:name w:val="Caractères de note de bas de page"/>
    <w:uiPriority w:val="99"/>
    <w:unhideWhenUsed/>
    <w:pPr>
      <w:pBdr/>
      <w:spacing/>
      <w:ind/>
    </w:pPr>
    <w:rPr>
      <w:vertAlign w:val="superscript"/>
    </w:rPr>
  </w:style>
  <w:style w:type="character" w:styleId="875">
    <w:name w:val="footnote reference"/>
    <w:pPr>
      <w:pBdr/>
      <w:spacing/>
      <w:ind/>
    </w:pPr>
    <w:rPr>
      <w:vertAlign w:val="superscript"/>
    </w:rPr>
  </w:style>
  <w:style w:type="character" w:styleId="876">
    <w:name w:val="Endnote Text Char"/>
    <w:uiPriority w:val="99"/>
    <w:pPr>
      <w:pBdr/>
      <w:spacing/>
      <w:ind/>
    </w:pPr>
    <w:rPr>
      <w:sz w:val="20"/>
    </w:rPr>
  </w:style>
  <w:style w:type="character" w:styleId="877">
    <w:name w:val="Caractères de note de fin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endnote reference"/>
    <w:pPr>
      <w:pBdr/>
      <w:spacing/>
      <w:ind/>
    </w:pPr>
    <w:rPr>
      <w:vertAlign w:val="superscript"/>
    </w:rPr>
  </w:style>
  <w:style w:type="character" w:styleId="879">
    <w:name w:val="Police par défaut"/>
    <w:uiPriority w:val="1"/>
    <w:semiHidden/>
    <w:unhideWhenUsed/>
    <w:pPr>
      <w:pBdr/>
      <w:spacing/>
      <w:ind/>
    </w:pPr>
  </w:style>
  <w:style w:type="character" w:styleId="880">
    <w:name w:val="Texte de bulles Car"/>
    <w:uiPriority w:val="99"/>
    <w:semiHidden/>
    <w:pPr>
      <w:pBdr/>
      <w:spacing/>
      <w:ind/>
    </w:pPr>
    <w:rPr>
      <w:rFonts w:ascii="Tahoma" w:hAnsi="Tahoma" w:cs="Tahoma"/>
      <w:sz w:val="16"/>
      <w:szCs w:val="16"/>
      <w:lang w:eastAsia="en-US"/>
    </w:rPr>
  </w:style>
  <w:style w:type="character" w:styleId="881">
    <w:name w:val="En-tête Car"/>
    <w:uiPriority w:val="99"/>
    <w:pPr>
      <w:pBdr/>
      <w:spacing/>
      <w:ind/>
    </w:pPr>
    <w:rPr>
      <w:sz w:val="22"/>
      <w:szCs w:val="22"/>
      <w:lang w:eastAsia="en-US"/>
    </w:rPr>
  </w:style>
  <w:style w:type="character" w:styleId="882">
    <w:name w:val="Pied de page Car"/>
    <w:uiPriority w:val="99"/>
    <w:pPr>
      <w:pBdr/>
      <w:spacing/>
      <w:ind/>
    </w:pPr>
    <w:rPr>
      <w:sz w:val="22"/>
      <w:szCs w:val="22"/>
      <w:lang w:eastAsia="en-US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paragraph" w:styleId="884">
    <w:name w:val="Titre"/>
    <w:basedOn w:val="846"/>
    <w:next w:val="885"/>
    <w:qFormat/>
    <w:pPr>
      <w:keepNext w:val="true"/>
      <w:pBdr/>
      <w:spacing w:after="120" w:before="240"/>
      <w:ind/>
    </w:pPr>
    <w:rPr>
      <w:rFonts w:ascii="Carlito" w:hAnsi="Carlito" w:eastAsia="Noto Sans SC Regular" w:cs="Noto Sans"/>
      <w:sz w:val="28"/>
      <w:szCs w:val="28"/>
    </w:rPr>
  </w:style>
  <w:style w:type="paragraph" w:styleId="885">
    <w:name w:val="Body Text"/>
    <w:basedOn w:val="846"/>
    <w:pPr>
      <w:pBdr/>
      <w:spacing w:after="140" w:before="0" w:line="276" w:lineRule="auto"/>
      <w:ind/>
    </w:pPr>
  </w:style>
  <w:style w:type="paragraph" w:styleId="886">
    <w:name w:val="List"/>
    <w:basedOn w:val="885"/>
    <w:pPr>
      <w:pBdr/>
      <w:spacing/>
      <w:ind/>
    </w:pPr>
    <w:rPr>
      <w:rFonts w:cs="Noto Sans"/>
    </w:rPr>
  </w:style>
  <w:style w:type="paragraph" w:styleId="887">
    <w:name w:val="Caption"/>
    <w:basedOn w:val="846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paragraph" w:styleId="888">
    <w:name w:val="Index"/>
    <w:basedOn w:val="846"/>
    <w:qFormat/>
    <w:pPr>
      <w:suppressLineNumbers w:val="true"/>
      <w:pBdr/>
      <w:spacing/>
      <w:ind/>
    </w:pPr>
    <w:rPr>
      <w:rFonts w:cs="Noto Sans"/>
    </w:rPr>
  </w:style>
  <w:style w:type="paragraph" w:styleId="889">
    <w:name w:val="List Paragraph"/>
    <w:basedOn w:val="846"/>
    <w:uiPriority w:val="34"/>
    <w:qFormat/>
    <w:pPr>
      <w:pBdr/>
      <w:spacing w:after="0" w:before="0"/>
      <w:ind w:left="720"/>
      <w:contextualSpacing w:val="true"/>
    </w:pPr>
  </w:style>
  <w:style w:type="paragraph" w:styleId="890">
    <w:name w:val="No Spacing"/>
    <w:uiPriority w:val="1"/>
    <w:qFormat/>
    <w:pPr>
      <w:widowControl w:val="true"/>
      <w:pBdr/>
      <w:bidi w:val="false"/>
      <w:spacing w:after="0" w:before="0" w:line="240" w:lineRule="auto"/>
      <w:ind/>
      <w:jc w:val="left"/>
    </w:pPr>
    <w:rPr>
      <w:rFonts w:ascii="Calibri" w:hAnsi="Calibri" w:eastAsia="Calibri" w:cs="Times New Roman"/>
      <w:color w:val="auto"/>
      <w:sz w:val="20"/>
      <w:szCs w:val="20"/>
      <w:lang w:val="fr-FR" w:eastAsia="zh-CN" w:bidi="hi-IN"/>
    </w:rPr>
  </w:style>
  <w:style w:type="paragraph" w:styleId="891">
    <w:name w:val="Title"/>
    <w:basedOn w:val="846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paragraph" w:styleId="892">
    <w:name w:val="Subtitle"/>
    <w:basedOn w:val="846"/>
    <w:uiPriority w:val="11"/>
    <w:qFormat/>
    <w:pPr>
      <w:pBdr/>
      <w:spacing w:after="200" w:before="200"/>
      <w:ind/>
    </w:pPr>
    <w:rPr>
      <w:sz w:val="24"/>
      <w:szCs w:val="24"/>
    </w:rPr>
  </w:style>
  <w:style w:type="paragraph" w:styleId="893">
    <w:name w:val="Quote"/>
    <w:basedOn w:val="846"/>
    <w:uiPriority w:val="29"/>
    <w:qFormat/>
    <w:pPr>
      <w:pBdr/>
      <w:spacing/>
      <w:ind w:right="720" w:left="720"/>
    </w:pPr>
    <w:rPr>
      <w:i/>
    </w:rPr>
  </w:style>
  <w:style w:type="paragraph" w:styleId="894">
    <w:name w:val="Intense Quote"/>
    <w:basedOn w:val="84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after="0" w:before="0"/>
      <w:ind w:right="720" w:left="720"/>
    </w:pPr>
    <w:rPr>
      <w:i/>
    </w:rPr>
  </w:style>
  <w:style w:type="paragraph" w:styleId="895">
    <w:name w:val="En-tête et pied de page"/>
    <w:basedOn w:val="846"/>
    <w:qFormat/>
    <w:pPr>
      <w:pBdr/>
      <w:spacing/>
      <w:ind/>
    </w:pPr>
  </w:style>
  <w:style w:type="paragraph" w:styleId="896">
    <w:name w:val="Header"/>
    <w:basedOn w:val="846"/>
    <w:uiPriority w:val="99"/>
    <w:unhideWhenUsed/>
    <w:pPr>
      <w:pBdr/>
      <w:tabs>
        <w:tab w:val="clear" w:leader="none" w:pos="708"/>
        <w:tab w:val="center" w:leader="none" w:pos="7143"/>
        <w:tab w:val="right" w:leader="none" w:pos="14287"/>
      </w:tabs>
      <w:spacing w:after="0" w:before="0" w:line="240" w:lineRule="auto"/>
      <w:ind/>
    </w:pPr>
  </w:style>
  <w:style w:type="paragraph" w:styleId="897">
    <w:name w:val="Footer"/>
    <w:basedOn w:val="846"/>
    <w:uiPriority w:val="99"/>
    <w:unhideWhenUsed/>
    <w:pPr>
      <w:pBdr/>
      <w:tabs>
        <w:tab w:val="clear" w:leader="none" w:pos="708"/>
        <w:tab w:val="center" w:leader="none" w:pos="7143"/>
        <w:tab w:val="right" w:leader="none" w:pos="14287"/>
      </w:tabs>
      <w:spacing w:after="0" w:before="0" w:line="240" w:lineRule="auto"/>
      <w:ind/>
    </w:pPr>
  </w:style>
  <w:style w:type="paragraph" w:styleId="898">
    <w:name w:val="footnote text"/>
    <w:basedOn w:val="846"/>
    <w:uiPriority w:val="99"/>
    <w:semiHidden/>
    <w:unhideWhenUsed/>
    <w:pPr>
      <w:pBdr/>
      <w:spacing w:after="40" w:before="0" w:line="240" w:lineRule="auto"/>
      <w:ind/>
    </w:pPr>
    <w:rPr>
      <w:sz w:val="18"/>
    </w:rPr>
  </w:style>
  <w:style w:type="paragraph" w:styleId="899">
    <w:name w:val="endnote text"/>
    <w:basedOn w:val="846"/>
    <w:uiPriority w:val="99"/>
    <w:semiHidden/>
    <w:unhideWhenUsed/>
    <w:pPr>
      <w:pBdr/>
      <w:spacing w:after="0" w:before="0" w:line="240" w:lineRule="auto"/>
      <w:ind/>
    </w:pPr>
    <w:rPr>
      <w:sz w:val="20"/>
    </w:rPr>
  </w:style>
  <w:style w:type="paragraph" w:styleId="900">
    <w:name w:val="toc 1"/>
    <w:basedOn w:val="846"/>
    <w:uiPriority w:val="39"/>
    <w:unhideWhenUsed/>
    <w:pPr>
      <w:pBdr/>
      <w:spacing w:after="57" w:before="0"/>
      <w:ind w:right="0" w:firstLine="0" w:left="0"/>
    </w:pPr>
  </w:style>
  <w:style w:type="paragraph" w:styleId="901">
    <w:name w:val="toc 2"/>
    <w:basedOn w:val="846"/>
    <w:uiPriority w:val="39"/>
    <w:unhideWhenUsed/>
    <w:pPr>
      <w:pBdr/>
      <w:spacing w:after="57" w:before="0"/>
      <w:ind w:right="0" w:firstLine="0" w:left="283"/>
    </w:pPr>
  </w:style>
  <w:style w:type="paragraph" w:styleId="902">
    <w:name w:val="toc 3"/>
    <w:basedOn w:val="846"/>
    <w:uiPriority w:val="39"/>
    <w:unhideWhenUsed/>
    <w:pPr>
      <w:pBdr/>
      <w:spacing w:after="57" w:before="0"/>
      <w:ind w:right="0" w:firstLine="0" w:left="567"/>
    </w:pPr>
  </w:style>
  <w:style w:type="paragraph" w:styleId="903">
    <w:name w:val="toc 4"/>
    <w:basedOn w:val="846"/>
    <w:uiPriority w:val="39"/>
    <w:unhideWhenUsed/>
    <w:pPr>
      <w:pBdr/>
      <w:spacing w:after="57" w:before="0"/>
      <w:ind w:right="0" w:firstLine="0" w:left="850"/>
    </w:pPr>
  </w:style>
  <w:style w:type="paragraph" w:styleId="904">
    <w:name w:val="toc 5"/>
    <w:basedOn w:val="846"/>
    <w:uiPriority w:val="39"/>
    <w:unhideWhenUsed/>
    <w:pPr>
      <w:pBdr/>
      <w:spacing w:after="57" w:before="0"/>
      <w:ind w:right="0" w:firstLine="0" w:left="1134"/>
    </w:pPr>
  </w:style>
  <w:style w:type="paragraph" w:styleId="905">
    <w:name w:val="toc 6"/>
    <w:basedOn w:val="846"/>
    <w:uiPriority w:val="39"/>
    <w:unhideWhenUsed/>
    <w:pPr>
      <w:pBdr/>
      <w:spacing w:after="57" w:before="0"/>
      <w:ind w:right="0" w:firstLine="0" w:left="1417"/>
    </w:pPr>
  </w:style>
  <w:style w:type="paragraph" w:styleId="906">
    <w:name w:val="toc 7"/>
    <w:basedOn w:val="846"/>
    <w:uiPriority w:val="39"/>
    <w:unhideWhenUsed/>
    <w:pPr>
      <w:pBdr/>
      <w:spacing w:after="57" w:before="0"/>
      <w:ind w:right="0" w:firstLine="0" w:left="1701"/>
    </w:pPr>
  </w:style>
  <w:style w:type="paragraph" w:styleId="907">
    <w:name w:val="toc 8"/>
    <w:basedOn w:val="846"/>
    <w:uiPriority w:val="39"/>
    <w:unhideWhenUsed/>
    <w:pPr>
      <w:pBdr/>
      <w:spacing w:after="57" w:before="0"/>
      <w:ind w:right="0" w:firstLine="0" w:left="1984"/>
    </w:pPr>
  </w:style>
  <w:style w:type="paragraph" w:styleId="908">
    <w:name w:val="toc 9"/>
    <w:basedOn w:val="846"/>
    <w:uiPriority w:val="39"/>
    <w:unhideWhenUsed/>
    <w:pPr>
      <w:pBdr/>
      <w:spacing w:after="57" w:before="0"/>
      <w:ind w:right="0" w:firstLine="0" w:left="2268"/>
    </w:pPr>
  </w:style>
  <w:style w:type="paragraph" w:styleId="909">
    <w:name w:val="index heading"/>
    <w:basedOn w:val="884"/>
    <w:pPr>
      <w:pBdr/>
      <w:spacing/>
      <w:ind/>
    </w:pPr>
  </w:style>
  <w:style w:type="paragraph" w:styleId="910">
    <w:name w:val="TOC Heading"/>
    <w:uiPriority w:val="39"/>
    <w:unhideWhenUsed/>
    <w:pPr>
      <w:widowControl w:val="true"/>
      <w:pBdr/>
      <w:bidi w:val="false"/>
      <w:spacing w:after="0" w:before="0"/>
      <w:ind/>
      <w:jc w:val="left"/>
    </w:pPr>
    <w:rPr>
      <w:rFonts w:ascii="Calibri" w:hAnsi="Calibri" w:eastAsia="Calibri" w:cs="Times New Roman"/>
      <w:color w:val="auto"/>
      <w:sz w:val="20"/>
      <w:szCs w:val="20"/>
      <w:lang w:val="fr-FR" w:eastAsia="zh-CN" w:bidi="hi-IN"/>
    </w:rPr>
  </w:style>
  <w:style w:type="paragraph" w:styleId="911">
    <w:name w:val="table of figures"/>
    <w:basedOn w:val="846"/>
    <w:uiPriority w:val="99"/>
    <w:unhideWhenUsed/>
    <w:pPr>
      <w:pBdr/>
      <w:spacing w:after="0" w:afterAutospacing="0" w:before="0"/>
      <w:ind/>
    </w:pPr>
  </w:style>
  <w:style w:type="paragraph" w:styleId="912">
    <w:name w:val="Texte de bulles"/>
    <w:basedOn w:val="846"/>
    <w:uiPriority w:val="99"/>
    <w:semiHidden/>
    <w:unhideWhenUsed/>
    <w:pPr>
      <w:pBdr/>
      <w:spacing w:line="240" w:lineRule="auto"/>
      <w:ind/>
    </w:pPr>
    <w:rPr>
      <w:rFonts w:ascii="Tahoma" w:hAnsi="Tahoma" w:cs="Tahoma"/>
      <w:sz w:val="16"/>
      <w:szCs w:val="16"/>
    </w:rPr>
  </w:style>
  <w:style w:type="paragraph" w:styleId="913">
    <w:name w:val="En-tête (user)"/>
    <w:basedOn w:val="846"/>
    <w:uiPriority w:val="99"/>
    <w:unhideWhenUsed/>
    <w:pPr>
      <w:pBdr/>
      <w:tabs>
        <w:tab w:val="clear" w:leader="none" w:pos="708"/>
        <w:tab w:val="center" w:leader="none" w:pos="4536"/>
        <w:tab w:val="right" w:leader="none" w:pos="9072"/>
      </w:tabs>
      <w:spacing/>
      <w:ind/>
    </w:pPr>
  </w:style>
  <w:style w:type="paragraph" w:styleId="914">
    <w:name w:val="Pied de page (user)"/>
    <w:basedOn w:val="846"/>
    <w:uiPriority w:val="99"/>
    <w:unhideWhenUsed/>
    <w:pPr>
      <w:pBdr/>
      <w:tabs>
        <w:tab w:val="clear" w:leader="none" w:pos="708"/>
        <w:tab w:val="center" w:leader="none" w:pos="4536"/>
        <w:tab w:val="right" w:leader="none" w:pos="9072"/>
      </w:tabs>
      <w:spacing/>
      <w:ind/>
    </w:pPr>
  </w:style>
  <w:style w:type="numbering" w:styleId="915">
    <w:name w:val="Aucune liste"/>
    <w:uiPriority w:val="99"/>
    <w:semiHidden/>
    <w:unhideWhenUsed/>
    <w:qFormat/>
    <w:pPr>
      <w:pBdr/>
      <w:spacing/>
      <w:ind/>
    </w:pPr>
  </w:style>
  <w:style w:type="numbering" w:styleId="916">
    <w:name w:val="Pas de liste"/>
    <w:uiPriority w:val="99"/>
    <w:semiHidden/>
    <w:unhideWhenUsed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image" Target="media/image2.jpg"/><Relationship Id="rId11" Type="http://schemas.openxmlformats.org/officeDocument/2006/relationships/image" Target="media/image3.jpg"/><Relationship Id="rId12" Type="http://schemas.openxmlformats.org/officeDocument/2006/relationships/image" Target="media/image4.png"/><Relationship Id="rId13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Evaluation</Template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stage08 stage08</dc:creator>
  <dc:description/>
  <dc:language>fr-FR</dc:language>
  <cp:revision>6</cp:revision>
  <dcterms:created xsi:type="dcterms:W3CDTF">2026-03-16T10:53:00Z</dcterms:created>
  <dcterms:modified xsi:type="dcterms:W3CDTF">2026-03-16T19:42:54Z</dcterms:modified>
  <cp:version>1048576</cp:version>
</cp:coreProperties>
</file>